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B17C88" w14:textId="77777777" w:rsidR="00586654" w:rsidRDefault="00EE1577" w:rsidP="002A1B08">
      <w:pPr>
        <w:pStyle w:val="Heading1"/>
      </w:pPr>
      <w:r>
        <w:t xml:space="preserve">Grade 8 </w:t>
      </w:r>
      <w:r w:rsidRPr="002A1B08">
        <w:t>Science</w:t>
      </w:r>
    </w:p>
    <w:p w14:paraId="3EB29F8E" w14:textId="77777777" w:rsidR="00586654" w:rsidRDefault="00586654" w:rsidP="00586654">
      <w:pPr>
        <w:pStyle w:val="NoSpacing"/>
        <w:jc w:val="center"/>
        <w:rPr>
          <w:b/>
          <w:sz w:val="64"/>
          <w:szCs w:val="64"/>
        </w:rPr>
      </w:pPr>
      <w:r>
        <w:rPr>
          <w:b/>
          <w:sz w:val="64"/>
          <w:szCs w:val="64"/>
        </w:rPr>
        <w:t>North Carolina</w:t>
      </w:r>
    </w:p>
    <w:p w14:paraId="659FD8A9" w14:textId="77777777" w:rsidR="00586654" w:rsidRDefault="00586654" w:rsidP="00CC27A4">
      <w:pPr>
        <w:pStyle w:val="NoSpacing"/>
        <w:tabs>
          <w:tab w:val="center" w:pos="5400"/>
          <w:tab w:val="left" w:pos="9823"/>
        </w:tabs>
        <w:spacing w:line="480" w:lineRule="auto"/>
        <w:jc w:val="center"/>
        <w:rPr>
          <w:sz w:val="44"/>
          <w:szCs w:val="44"/>
        </w:rPr>
      </w:pPr>
      <w:r w:rsidRPr="00160A6C">
        <w:rPr>
          <w:b/>
          <w:sz w:val="64"/>
          <w:szCs w:val="64"/>
        </w:rPr>
        <w:t>End-of</w:t>
      </w:r>
      <w:r w:rsidR="00F06FD5">
        <w:rPr>
          <w:b/>
          <w:sz w:val="64"/>
          <w:szCs w:val="64"/>
        </w:rPr>
        <w:t>-</w:t>
      </w:r>
      <w:r w:rsidR="00EE1577">
        <w:rPr>
          <w:b/>
          <w:sz w:val="64"/>
          <w:szCs w:val="64"/>
        </w:rPr>
        <w:t>Grade</w:t>
      </w:r>
      <w:r w:rsidRPr="00160A6C">
        <w:rPr>
          <w:b/>
          <w:sz w:val="64"/>
          <w:szCs w:val="64"/>
        </w:rPr>
        <w:t xml:space="preserve"> Assessment</w:t>
      </w:r>
    </w:p>
    <w:p w14:paraId="18CBA9E6" w14:textId="77777777" w:rsidR="00586654" w:rsidRDefault="004C6528" w:rsidP="00586654">
      <w:pPr>
        <w:pStyle w:val="NoSpacing"/>
        <w:jc w:val="center"/>
        <w:rPr>
          <w:sz w:val="44"/>
          <w:szCs w:val="44"/>
        </w:rPr>
      </w:pPr>
      <w:r>
        <w:rPr>
          <w:sz w:val="44"/>
          <w:szCs w:val="44"/>
        </w:rPr>
        <w:t>Released Form</w:t>
      </w:r>
    </w:p>
    <w:p w14:paraId="584191C1" w14:textId="77777777" w:rsidR="004C6528" w:rsidRDefault="004C6528" w:rsidP="00CC27A4">
      <w:pPr>
        <w:pStyle w:val="NoSpacing"/>
        <w:spacing w:line="480" w:lineRule="auto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Published </w:t>
      </w:r>
      <w:r w:rsidR="00EE1577">
        <w:rPr>
          <w:sz w:val="44"/>
          <w:szCs w:val="44"/>
        </w:rPr>
        <w:t>November</w:t>
      </w:r>
      <w:r>
        <w:rPr>
          <w:sz w:val="44"/>
          <w:szCs w:val="44"/>
        </w:rPr>
        <w:t xml:space="preserve"> 2024</w:t>
      </w:r>
    </w:p>
    <w:p w14:paraId="2A6E806C" w14:textId="77777777" w:rsidR="00586654" w:rsidRPr="00F20737" w:rsidRDefault="00586654" w:rsidP="00586654">
      <w:pPr>
        <w:pStyle w:val="NoSpacing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In </w:t>
      </w:r>
      <w:proofErr w:type="gramStart"/>
      <w:r>
        <w:rPr>
          <w:sz w:val="44"/>
          <w:szCs w:val="44"/>
        </w:rPr>
        <w:t xml:space="preserve">1 </w:t>
      </w:r>
      <w:r w:rsidRPr="00F20737">
        <w:rPr>
          <w:sz w:val="44"/>
          <w:szCs w:val="44"/>
        </w:rPr>
        <w:t>Volume</w:t>
      </w:r>
      <w:proofErr w:type="gramEnd"/>
    </w:p>
    <w:p w14:paraId="6C4176B7" w14:textId="77777777" w:rsidR="00586654" w:rsidRPr="00F20737" w:rsidRDefault="00586654" w:rsidP="00586654">
      <w:pPr>
        <w:pStyle w:val="NoSpacing"/>
        <w:jc w:val="center"/>
        <w:rPr>
          <w:sz w:val="44"/>
          <w:szCs w:val="44"/>
          <w:lang w:val="de-DE"/>
        </w:rPr>
      </w:pPr>
      <w:r w:rsidRPr="00F20737">
        <w:rPr>
          <w:sz w:val="44"/>
          <w:szCs w:val="44"/>
          <w:lang w:val="de-DE"/>
        </w:rPr>
        <w:t>Braille pages t1-t4 and 1-</w:t>
      </w:r>
      <w:r w:rsidR="00942E70">
        <w:rPr>
          <w:sz w:val="44"/>
          <w:szCs w:val="44"/>
          <w:lang w:val="de-DE"/>
        </w:rPr>
        <w:t>6</w:t>
      </w:r>
      <w:r w:rsidR="007B5A21">
        <w:rPr>
          <w:sz w:val="44"/>
          <w:szCs w:val="44"/>
          <w:lang w:val="de-DE"/>
        </w:rPr>
        <w:t>3</w:t>
      </w:r>
    </w:p>
    <w:p w14:paraId="26742F43" w14:textId="77777777" w:rsidR="00586654" w:rsidRPr="00F20737" w:rsidRDefault="00586654" w:rsidP="00CC27A4">
      <w:pPr>
        <w:pStyle w:val="NoSpacing"/>
        <w:spacing w:line="480" w:lineRule="auto"/>
        <w:jc w:val="center"/>
        <w:rPr>
          <w:sz w:val="44"/>
          <w:szCs w:val="44"/>
        </w:rPr>
      </w:pPr>
      <w:r>
        <w:rPr>
          <w:sz w:val="44"/>
          <w:szCs w:val="44"/>
        </w:rPr>
        <w:t>Print pages 1-</w:t>
      </w:r>
      <w:r w:rsidR="0021114A">
        <w:rPr>
          <w:sz w:val="44"/>
          <w:szCs w:val="44"/>
        </w:rPr>
        <w:t>b</w:t>
      </w:r>
      <w:r w:rsidR="00942E70">
        <w:rPr>
          <w:sz w:val="44"/>
          <w:szCs w:val="44"/>
        </w:rPr>
        <w:t>36</w:t>
      </w:r>
    </w:p>
    <w:p w14:paraId="6E0A17B7" w14:textId="77777777" w:rsidR="00586654" w:rsidRPr="00F20737" w:rsidRDefault="00586654" w:rsidP="00586654">
      <w:pPr>
        <w:pStyle w:val="NoSpacing"/>
        <w:jc w:val="center"/>
        <w:rPr>
          <w:sz w:val="44"/>
          <w:szCs w:val="44"/>
        </w:rPr>
      </w:pPr>
      <w:r w:rsidRPr="00F20737">
        <w:rPr>
          <w:sz w:val="44"/>
          <w:szCs w:val="44"/>
        </w:rPr>
        <w:t>Copyright © 20</w:t>
      </w:r>
      <w:r>
        <w:rPr>
          <w:sz w:val="44"/>
          <w:szCs w:val="44"/>
        </w:rPr>
        <w:t>24</w:t>
      </w:r>
      <w:r w:rsidRPr="00F20737">
        <w:rPr>
          <w:sz w:val="44"/>
          <w:szCs w:val="44"/>
        </w:rPr>
        <w:t xml:space="preserve"> by</w:t>
      </w:r>
    </w:p>
    <w:p w14:paraId="143CCCA2" w14:textId="77777777" w:rsidR="00586654" w:rsidRDefault="00586654" w:rsidP="00586654">
      <w:pPr>
        <w:pStyle w:val="NoSpacing"/>
        <w:jc w:val="center"/>
        <w:rPr>
          <w:sz w:val="44"/>
          <w:szCs w:val="44"/>
        </w:rPr>
      </w:pPr>
      <w:r w:rsidRPr="00F20737">
        <w:rPr>
          <w:sz w:val="44"/>
          <w:szCs w:val="44"/>
        </w:rPr>
        <w:t>the Nort</w:t>
      </w:r>
      <w:r>
        <w:rPr>
          <w:sz w:val="44"/>
          <w:szCs w:val="44"/>
        </w:rPr>
        <w:t>h Carolina Department of</w:t>
      </w:r>
    </w:p>
    <w:p w14:paraId="7B830DC8" w14:textId="77777777" w:rsidR="00586654" w:rsidRPr="00F20737" w:rsidRDefault="00586654" w:rsidP="00586654">
      <w:pPr>
        <w:pStyle w:val="NoSpacing"/>
        <w:jc w:val="center"/>
        <w:rPr>
          <w:sz w:val="44"/>
          <w:szCs w:val="44"/>
        </w:rPr>
      </w:pPr>
      <w:r>
        <w:rPr>
          <w:sz w:val="44"/>
          <w:szCs w:val="44"/>
        </w:rPr>
        <w:t xml:space="preserve">Public </w:t>
      </w:r>
      <w:r w:rsidRPr="00F20737">
        <w:rPr>
          <w:sz w:val="44"/>
          <w:szCs w:val="44"/>
        </w:rPr>
        <w:t>Instruction. All rights reserved</w:t>
      </w:r>
    </w:p>
    <w:p w14:paraId="6DB4B4EE" w14:textId="77777777" w:rsidR="00586654" w:rsidRPr="00BF5E75" w:rsidRDefault="00586654" w:rsidP="00586654">
      <w:pPr>
        <w:spacing w:after="0" w:line="240" w:lineRule="auto"/>
        <w:jc w:val="center"/>
        <w:rPr>
          <w:sz w:val="44"/>
          <w:szCs w:val="44"/>
        </w:rPr>
      </w:pPr>
      <w:r>
        <w:rPr>
          <w:sz w:val="44"/>
          <w:szCs w:val="44"/>
        </w:rPr>
        <w:t>Any f</w:t>
      </w:r>
      <w:r w:rsidRPr="00BF5E75">
        <w:rPr>
          <w:sz w:val="44"/>
          <w:szCs w:val="44"/>
        </w:rPr>
        <w:t>urther reproduction or distribution other</w:t>
      </w:r>
    </w:p>
    <w:p w14:paraId="488DF14B" w14:textId="77777777" w:rsidR="00586654" w:rsidRPr="00826BE5" w:rsidRDefault="00586654" w:rsidP="00FD2236">
      <w:pPr>
        <w:pStyle w:val="NoSpacing"/>
        <w:spacing w:line="480" w:lineRule="auto"/>
        <w:jc w:val="center"/>
        <w:rPr>
          <w:sz w:val="44"/>
          <w:szCs w:val="44"/>
        </w:rPr>
      </w:pPr>
      <w:r w:rsidRPr="00826BE5">
        <w:rPr>
          <w:sz w:val="44"/>
          <w:szCs w:val="44"/>
        </w:rPr>
        <w:t>than in an accessible format is an infringement.</w:t>
      </w:r>
    </w:p>
    <w:p w14:paraId="7B77350A" w14:textId="77777777" w:rsidR="00586654" w:rsidRDefault="00586654" w:rsidP="00586654">
      <w:pPr>
        <w:pStyle w:val="NoSpacing"/>
        <w:jc w:val="center"/>
        <w:rPr>
          <w:sz w:val="44"/>
          <w:szCs w:val="44"/>
        </w:rPr>
      </w:pPr>
      <w:r w:rsidRPr="00F20737">
        <w:rPr>
          <w:sz w:val="44"/>
          <w:szCs w:val="44"/>
        </w:rPr>
        <w:t>Transcribed 20</w:t>
      </w:r>
      <w:r>
        <w:rPr>
          <w:sz w:val="44"/>
          <w:szCs w:val="44"/>
        </w:rPr>
        <w:t>24</w:t>
      </w:r>
    </w:p>
    <w:p w14:paraId="273AC46F" w14:textId="77777777" w:rsidR="00586654" w:rsidRDefault="00586654" w:rsidP="00586654">
      <w:pPr>
        <w:pStyle w:val="NoSpacing"/>
        <w:jc w:val="center"/>
        <w:rPr>
          <w:sz w:val="44"/>
          <w:szCs w:val="44"/>
        </w:rPr>
        <w:sectPr w:rsidR="00586654" w:rsidSect="005C6279">
          <w:pgSz w:w="16560" w:h="15840" w:orient="landscape" w:code="1"/>
          <w:pgMar w:top="1080" w:right="1080" w:bottom="1080" w:left="1440" w:header="144" w:footer="144" w:gutter="0"/>
          <w:cols w:space="720"/>
          <w:docGrid w:linePitch="360"/>
        </w:sectPr>
      </w:pPr>
    </w:p>
    <w:p w14:paraId="148E9D49" w14:textId="09251167" w:rsidR="00586654" w:rsidRDefault="00586654" w:rsidP="00FD2236">
      <w:pPr>
        <w:pStyle w:val="NoSpacing"/>
        <w:spacing w:after="240"/>
        <w:rPr>
          <w:sz w:val="44"/>
          <w:szCs w:val="44"/>
        </w:rPr>
      </w:pPr>
      <w:r>
        <w:rPr>
          <w:sz w:val="44"/>
          <w:szCs w:val="44"/>
        </w:rPr>
        <w:lastRenderedPageBreak/>
        <w:t xml:space="preserve">North Carolina Department of </w:t>
      </w:r>
      <w:r w:rsidR="00FD2236">
        <w:rPr>
          <w:sz w:val="44"/>
          <w:szCs w:val="44"/>
        </w:rPr>
        <w:t>Public</w:t>
      </w:r>
      <w:r>
        <w:rPr>
          <w:sz w:val="44"/>
          <w:szCs w:val="44"/>
        </w:rPr>
        <w:t xml:space="preserve"> I</w:t>
      </w:r>
      <w:r w:rsidR="00FD2236">
        <w:rPr>
          <w:sz w:val="44"/>
          <w:szCs w:val="44"/>
        </w:rPr>
        <w:t>nstruction</w:t>
      </w:r>
    </w:p>
    <w:p w14:paraId="05F1A368" w14:textId="77777777" w:rsidR="00586654" w:rsidRPr="00DF36F0" w:rsidRDefault="00586654" w:rsidP="00FD2236">
      <w:pPr>
        <w:pStyle w:val="NoSpacing"/>
        <w:spacing w:after="240"/>
        <w:ind w:firstLine="630"/>
        <w:rPr>
          <w:sz w:val="44"/>
          <w:szCs w:val="44"/>
        </w:rPr>
      </w:pPr>
      <w:r w:rsidRPr="00DF36F0">
        <w:rPr>
          <w:sz w:val="44"/>
          <w:szCs w:val="44"/>
        </w:rPr>
        <w:t xml:space="preserve">In compliance with federal law, the NC Department of Public Instruction administers all state-operated educational programs, employment activities, and admissions without discrimination because of race, religion, national or ethnic origin, color, age, military service, disability, or gender, except where exemption is </w:t>
      </w:r>
      <w:r>
        <w:rPr>
          <w:sz w:val="44"/>
          <w:szCs w:val="44"/>
        </w:rPr>
        <w:t>appropriate and allowed by law.</w:t>
      </w:r>
    </w:p>
    <w:p w14:paraId="559F0600" w14:textId="77777777" w:rsidR="00586654" w:rsidRPr="00DF36F0" w:rsidRDefault="00586654" w:rsidP="00FD2236">
      <w:pPr>
        <w:pStyle w:val="NoSpacing"/>
        <w:spacing w:after="240"/>
        <w:ind w:firstLine="630"/>
        <w:rPr>
          <w:sz w:val="44"/>
          <w:szCs w:val="44"/>
        </w:rPr>
      </w:pPr>
      <w:r w:rsidRPr="00DF36F0">
        <w:rPr>
          <w:sz w:val="44"/>
          <w:szCs w:val="44"/>
        </w:rPr>
        <w:t xml:space="preserve">Inquiries or complaints regarding discrimination issues should be directed </w:t>
      </w:r>
      <w:proofErr w:type="gramStart"/>
      <w:r w:rsidRPr="00DF36F0">
        <w:rPr>
          <w:sz w:val="44"/>
          <w:szCs w:val="44"/>
        </w:rPr>
        <w:t>to</w:t>
      </w:r>
      <w:proofErr w:type="gramEnd"/>
      <w:r w:rsidRPr="00DF36F0">
        <w:rPr>
          <w:sz w:val="44"/>
          <w:szCs w:val="44"/>
        </w:rPr>
        <w:t>:</w:t>
      </w:r>
    </w:p>
    <w:p w14:paraId="7249356C" w14:textId="77777777" w:rsidR="00586654" w:rsidRPr="00DF36F0" w:rsidRDefault="00586654" w:rsidP="00586654">
      <w:pPr>
        <w:pStyle w:val="NoSpacing"/>
        <w:ind w:left="720" w:hanging="720"/>
        <w:rPr>
          <w:sz w:val="44"/>
          <w:szCs w:val="44"/>
        </w:rPr>
      </w:pPr>
      <w:r>
        <w:rPr>
          <w:sz w:val="44"/>
          <w:szCs w:val="44"/>
        </w:rPr>
        <w:t>Thomas Tomberlin, Senior Director, Office of Educator Preparation and Teacher Licensure, NCDPI</w:t>
      </w:r>
    </w:p>
    <w:p w14:paraId="7D935E3A" w14:textId="77777777" w:rsidR="00586654" w:rsidRDefault="00586654" w:rsidP="00FD2236">
      <w:pPr>
        <w:pStyle w:val="NoSpacing"/>
        <w:spacing w:after="240"/>
        <w:ind w:left="720" w:hanging="720"/>
        <w:rPr>
          <w:sz w:val="44"/>
          <w:szCs w:val="44"/>
        </w:rPr>
      </w:pPr>
      <w:r w:rsidRPr="00DF36F0">
        <w:rPr>
          <w:sz w:val="44"/>
          <w:szCs w:val="44"/>
        </w:rPr>
        <w:t>630</w:t>
      </w:r>
      <w:r>
        <w:rPr>
          <w:sz w:val="44"/>
          <w:szCs w:val="44"/>
        </w:rPr>
        <w:t>1</w:t>
      </w:r>
      <w:r w:rsidRPr="00DF36F0">
        <w:rPr>
          <w:sz w:val="44"/>
          <w:szCs w:val="44"/>
        </w:rPr>
        <w:t xml:space="preserve"> Mail Service Center</w:t>
      </w:r>
      <w:r>
        <w:rPr>
          <w:sz w:val="44"/>
          <w:szCs w:val="44"/>
        </w:rPr>
        <w:t xml:space="preserve">, </w:t>
      </w:r>
      <w:r w:rsidRPr="00DF36F0">
        <w:rPr>
          <w:sz w:val="44"/>
          <w:szCs w:val="44"/>
        </w:rPr>
        <w:t>Raleigh, NC 27699-630</w:t>
      </w:r>
      <w:r>
        <w:rPr>
          <w:sz w:val="44"/>
          <w:szCs w:val="44"/>
        </w:rPr>
        <w:t>1 /</w:t>
      </w:r>
      <w:r>
        <w:rPr>
          <w:sz w:val="44"/>
          <w:szCs w:val="44"/>
        </w:rPr>
        <w:br/>
        <w:t>P</w:t>
      </w:r>
      <w:r w:rsidRPr="00DF36F0">
        <w:rPr>
          <w:sz w:val="44"/>
          <w:szCs w:val="44"/>
        </w:rPr>
        <w:t>hone</w:t>
      </w:r>
      <w:r>
        <w:rPr>
          <w:sz w:val="44"/>
          <w:szCs w:val="44"/>
        </w:rPr>
        <w:t>:</w:t>
      </w:r>
      <w:r w:rsidRPr="00DF36F0">
        <w:rPr>
          <w:sz w:val="44"/>
          <w:szCs w:val="44"/>
        </w:rPr>
        <w:t xml:space="preserve"> (9</w:t>
      </w:r>
      <w:r>
        <w:rPr>
          <w:sz w:val="44"/>
          <w:szCs w:val="44"/>
        </w:rPr>
        <w:t>84</w:t>
      </w:r>
      <w:r w:rsidRPr="00DF36F0">
        <w:rPr>
          <w:sz w:val="44"/>
          <w:szCs w:val="44"/>
        </w:rPr>
        <w:t xml:space="preserve">) </w:t>
      </w:r>
      <w:r>
        <w:rPr>
          <w:sz w:val="44"/>
          <w:szCs w:val="44"/>
        </w:rPr>
        <w:t>236</w:t>
      </w:r>
      <w:r w:rsidRPr="00DF36F0">
        <w:rPr>
          <w:sz w:val="44"/>
          <w:szCs w:val="44"/>
        </w:rPr>
        <w:t>-</w:t>
      </w:r>
      <w:r>
        <w:rPr>
          <w:sz w:val="44"/>
          <w:szCs w:val="44"/>
        </w:rPr>
        <w:t>2114 / Fax: (984) 236-2099</w:t>
      </w:r>
    </w:p>
    <w:p w14:paraId="44C8AC63" w14:textId="7E689D13" w:rsidR="00586654" w:rsidRDefault="00586654" w:rsidP="00FD2236">
      <w:pPr>
        <w:pStyle w:val="NoSpacing"/>
        <w:rPr>
          <w:b/>
          <w:sz w:val="56"/>
          <w:szCs w:val="56"/>
        </w:rPr>
      </w:pPr>
      <w:r>
        <w:rPr>
          <w:sz w:val="44"/>
          <w:szCs w:val="44"/>
        </w:rPr>
        <w:t xml:space="preserve">Visit us on the Web: </w:t>
      </w:r>
      <w:r w:rsidRPr="00A21295">
        <w:rPr>
          <w:sz w:val="44"/>
          <w:szCs w:val="44"/>
          <w:u w:val="single"/>
        </w:rPr>
        <w:t>www.dpi.nc.gov</w:t>
      </w:r>
      <w:r>
        <w:rPr>
          <w:b/>
          <w:sz w:val="56"/>
          <w:szCs w:val="56"/>
        </w:rPr>
        <w:br w:type="page"/>
      </w:r>
    </w:p>
    <w:p w14:paraId="0BC81AA2" w14:textId="14576401" w:rsidR="00586654" w:rsidRPr="00830FD3" w:rsidRDefault="00586654" w:rsidP="00FD2236">
      <w:pPr>
        <w:pStyle w:val="Heading2"/>
      </w:pPr>
      <w:r w:rsidRPr="00830FD3">
        <w:lastRenderedPageBreak/>
        <w:t>SPECIAL SYMBOLS</w:t>
      </w:r>
      <w:r w:rsidR="00FD2236">
        <w:t xml:space="preserve"> </w:t>
      </w:r>
      <w:r w:rsidRPr="00830FD3">
        <w:t>USED IN THIS VOLUME</w:t>
      </w:r>
    </w:p>
    <w:p w14:paraId="5740152F" w14:textId="77777777" w:rsidR="00586654" w:rsidRPr="00DF36F0" w:rsidRDefault="00586654" w:rsidP="00586654">
      <w:pPr>
        <w:pStyle w:val="NoSpacing"/>
        <w:rPr>
          <w:rFonts w:ascii="SimBraille" w:hAnsi="SimBraille"/>
          <w:sz w:val="36"/>
          <w:szCs w:val="36"/>
        </w:rPr>
      </w:pPr>
      <w:proofErr w:type="gramStart"/>
      <w:r w:rsidRPr="00DF36F0">
        <w:rPr>
          <w:rFonts w:ascii="SimBraille" w:hAnsi="SimBraille"/>
          <w:sz w:val="36"/>
          <w:szCs w:val="36"/>
        </w:rPr>
        <w:t>.=</w:t>
      </w:r>
      <w:proofErr w:type="gramEnd"/>
      <w:r w:rsidRPr="00DF36F0">
        <w:rPr>
          <w:rFonts w:ascii="SimBraille" w:hAnsi="SimBraille"/>
          <w:sz w:val="36"/>
          <w:szCs w:val="36"/>
        </w:rPr>
        <w:t xml:space="preserve">  </w:t>
      </w:r>
      <w:r>
        <w:rPr>
          <w:rFonts w:ascii="SimBraille" w:hAnsi="SimBraille"/>
          <w:sz w:val="36"/>
          <w:szCs w:val="36"/>
        </w:rPr>
        <w:t xml:space="preserve"> </w:t>
      </w:r>
      <w:r w:rsidRPr="00DF36F0">
        <w:rPr>
          <w:rFonts w:ascii="SimBraille" w:hAnsi="SimBraille"/>
          <w:sz w:val="36"/>
          <w:szCs w:val="36"/>
        </w:rPr>
        <w:t xml:space="preserve"> </w:t>
      </w:r>
      <w:r w:rsidRPr="00DF36F0">
        <w:rPr>
          <w:sz w:val="36"/>
          <w:szCs w:val="36"/>
        </w:rPr>
        <w:t>Dot locator for "mention"</w:t>
      </w:r>
    </w:p>
    <w:p w14:paraId="50799A25" w14:textId="77777777" w:rsidR="00586654" w:rsidRDefault="00586654" w:rsidP="00586654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DF36F0">
        <w:rPr>
          <w:rFonts w:ascii="SimBraille" w:hAnsi="SimBraille"/>
          <w:sz w:val="36"/>
          <w:szCs w:val="36"/>
        </w:rPr>
        <w:t>.=</w:t>
      </w:r>
      <w:r w:rsidRPr="00160A6C">
        <w:rPr>
          <w:rFonts w:ascii="SimBraille" w:hAnsi="SimBraille"/>
          <w:sz w:val="36"/>
          <w:szCs w:val="36"/>
        </w:rPr>
        <w:t>9</w:t>
      </w:r>
      <w:r>
        <w:rPr>
          <w:rFonts w:ascii="SimBraille" w:hAnsi="SimBraille"/>
          <w:sz w:val="36"/>
          <w:szCs w:val="36"/>
        </w:rPr>
        <w:t xml:space="preserve">   </w:t>
      </w:r>
      <w:r w:rsidRPr="00160A6C">
        <w:rPr>
          <w:sz w:val="36"/>
          <w:szCs w:val="36"/>
        </w:rPr>
        <w:t>Superscript indicator</w:t>
      </w:r>
    </w:p>
    <w:p w14:paraId="641B50C3" w14:textId="77777777" w:rsidR="00586654" w:rsidRDefault="00586654" w:rsidP="00586654">
      <w:pPr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DF36F0">
        <w:rPr>
          <w:rFonts w:ascii="SimBraille" w:hAnsi="SimBraille"/>
          <w:sz w:val="36"/>
          <w:szCs w:val="36"/>
        </w:rPr>
        <w:t>.=</w:t>
      </w:r>
      <w:r w:rsidRPr="00160A6C">
        <w:rPr>
          <w:rFonts w:ascii="SimBraille" w:hAnsi="SimBraille"/>
          <w:sz w:val="36"/>
          <w:szCs w:val="36"/>
        </w:rPr>
        <w:t>9#a</w:t>
      </w:r>
      <w:r>
        <w:rPr>
          <w:rFonts w:ascii="SimBraille" w:hAnsi="SimBraille"/>
          <w:sz w:val="36"/>
          <w:szCs w:val="36"/>
        </w:rPr>
        <w:t xml:space="preserve"> </w:t>
      </w:r>
      <w:r w:rsidR="00E621C7">
        <w:rPr>
          <w:sz w:val="36"/>
          <w:szCs w:val="36"/>
        </w:rPr>
        <w:t>N</w:t>
      </w:r>
      <w:r w:rsidRPr="00160A6C">
        <w:rPr>
          <w:sz w:val="36"/>
          <w:szCs w:val="36"/>
        </w:rPr>
        <w:t>umber</w:t>
      </w:r>
      <w:r w:rsidR="00E621C7">
        <w:rPr>
          <w:sz w:val="36"/>
          <w:szCs w:val="36"/>
        </w:rPr>
        <w:t>ed</w:t>
      </w:r>
      <w:r w:rsidRPr="00160A6C">
        <w:rPr>
          <w:sz w:val="36"/>
          <w:szCs w:val="36"/>
        </w:rPr>
        <w:t xml:space="preserve"> reference indicator</w:t>
      </w:r>
    </w:p>
    <w:p w14:paraId="06F62215" w14:textId="77777777" w:rsidR="00586654" w:rsidRPr="00DF36F0" w:rsidRDefault="00586654" w:rsidP="00586654">
      <w:pPr>
        <w:pStyle w:val="NoSpacing"/>
        <w:rPr>
          <w:rFonts w:ascii="SimBraille" w:hAnsi="SimBraille"/>
          <w:sz w:val="36"/>
          <w:szCs w:val="36"/>
        </w:rPr>
      </w:pPr>
      <w:r w:rsidRPr="00DF36F0">
        <w:rPr>
          <w:rFonts w:ascii="SimBraille" w:hAnsi="SimBraille"/>
          <w:sz w:val="36"/>
          <w:szCs w:val="36"/>
        </w:rPr>
        <w:t>.=^c</w:t>
      </w:r>
      <w:r>
        <w:rPr>
          <w:rFonts w:ascii="SimBraille" w:hAnsi="SimBraille"/>
          <w:sz w:val="36"/>
          <w:szCs w:val="36"/>
        </w:rPr>
        <w:t xml:space="preserve"> </w:t>
      </w:r>
      <w:r w:rsidRPr="00DF36F0">
        <w:rPr>
          <w:rFonts w:ascii="SimBraille" w:hAnsi="SimBraille"/>
          <w:sz w:val="36"/>
          <w:szCs w:val="36"/>
        </w:rPr>
        <w:t xml:space="preserve"> </w:t>
      </w:r>
      <w:r w:rsidRPr="00DF36F0">
        <w:rPr>
          <w:sz w:val="36"/>
          <w:szCs w:val="36"/>
        </w:rPr>
        <w:t>Copyright symbol</w:t>
      </w:r>
    </w:p>
    <w:p w14:paraId="2B863FEB" w14:textId="77777777" w:rsidR="00586654" w:rsidRDefault="00586654" w:rsidP="00586654">
      <w:pPr>
        <w:pStyle w:val="NoSpacing"/>
        <w:rPr>
          <w:rFonts w:ascii="SimBraille" w:hAnsi="SimBraille"/>
          <w:sz w:val="36"/>
          <w:szCs w:val="36"/>
        </w:rPr>
      </w:pPr>
      <w:r w:rsidRPr="00DF36F0">
        <w:rPr>
          <w:rFonts w:ascii="SimBraille" w:hAnsi="SimBraille"/>
          <w:sz w:val="36"/>
          <w:szCs w:val="36"/>
        </w:rPr>
        <w:t>.=</w:t>
      </w:r>
      <w:r>
        <w:rPr>
          <w:rFonts w:ascii="SimBraille" w:hAnsi="SimBraille"/>
          <w:sz w:val="36"/>
          <w:szCs w:val="36"/>
        </w:rPr>
        <w:t>.1</w:t>
      </w:r>
      <w:r w:rsidRPr="00DF36F0">
        <w:rPr>
          <w:rFonts w:ascii="SimBraille" w:hAnsi="SimBraille"/>
          <w:sz w:val="36"/>
          <w:szCs w:val="36"/>
        </w:rPr>
        <w:t xml:space="preserve"> </w:t>
      </w:r>
      <w:r>
        <w:rPr>
          <w:rFonts w:ascii="SimBraille" w:hAnsi="SimBraille"/>
          <w:sz w:val="36"/>
          <w:szCs w:val="36"/>
        </w:rPr>
        <w:t xml:space="preserve"> </w:t>
      </w:r>
      <w:r>
        <w:rPr>
          <w:sz w:val="36"/>
          <w:szCs w:val="36"/>
        </w:rPr>
        <w:t>Italic word indicator</w:t>
      </w:r>
    </w:p>
    <w:p w14:paraId="584EEE5D" w14:textId="77777777" w:rsidR="00586654" w:rsidRPr="00DF36F0" w:rsidRDefault="00586654" w:rsidP="00586654">
      <w:pPr>
        <w:pStyle w:val="NoSpacing"/>
        <w:rPr>
          <w:rFonts w:ascii="SimBraille" w:hAnsi="SimBraille"/>
          <w:sz w:val="36"/>
          <w:szCs w:val="36"/>
        </w:rPr>
      </w:pPr>
      <w:r w:rsidRPr="00DF36F0">
        <w:rPr>
          <w:rFonts w:ascii="SimBraille" w:hAnsi="SimBraille"/>
          <w:sz w:val="36"/>
          <w:szCs w:val="36"/>
        </w:rPr>
        <w:t xml:space="preserve">.=.7 </w:t>
      </w:r>
      <w:r>
        <w:rPr>
          <w:rFonts w:ascii="SimBraille" w:hAnsi="SimBraille"/>
          <w:sz w:val="36"/>
          <w:szCs w:val="36"/>
        </w:rPr>
        <w:t xml:space="preserve"> </w:t>
      </w:r>
      <w:r w:rsidRPr="00DF36F0">
        <w:rPr>
          <w:sz w:val="36"/>
          <w:szCs w:val="36"/>
        </w:rPr>
        <w:t>Italic passage indicator</w:t>
      </w:r>
    </w:p>
    <w:p w14:paraId="671B5760" w14:textId="77777777" w:rsidR="00586654" w:rsidRDefault="00586654" w:rsidP="00586654">
      <w:pPr>
        <w:pStyle w:val="NoSpacing"/>
        <w:rPr>
          <w:sz w:val="36"/>
          <w:szCs w:val="36"/>
        </w:rPr>
      </w:pPr>
      <w:r w:rsidRPr="00DF36F0">
        <w:rPr>
          <w:rFonts w:ascii="SimBraille" w:hAnsi="SimBraille"/>
          <w:sz w:val="36"/>
          <w:szCs w:val="36"/>
        </w:rPr>
        <w:t xml:space="preserve">.=.' </w:t>
      </w:r>
      <w:r>
        <w:rPr>
          <w:rFonts w:ascii="SimBraille" w:hAnsi="SimBraille"/>
          <w:sz w:val="36"/>
          <w:szCs w:val="36"/>
        </w:rPr>
        <w:t xml:space="preserve"> </w:t>
      </w:r>
      <w:r w:rsidRPr="00DF36F0">
        <w:rPr>
          <w:sz w:val="36"/>
          <w:szCs w:val="36"/>
        </w:rPr>
        <w:t>Italic terminator</w:t>
      </w:r>
    </w:p>
    <w:p w14:paraId="1EF3E5CE" w14:textId="77777777" w:rsidR="00BD2EC7" w:rsidRDefault="00BD2EC7" w:rsidP="00BD2EC7">
      <w:pPr>
        <w:rPr>
          <w:sz w:val="36"/>
          <w:szCs w:val="36"/>
        </w:rPr>
      </w:pPr>
      <w:r>
        <w:rPr>
          <w:sz w:val="36"/>
          <w:szCs w:val="36"/>
        </w:rPr>
        <w:br w:type="page"/>
      </w:r>
    </w:p>
    <w:p w14:paraId="0DC3C0D8" w14:textId="77777777" w:rsidR="00BD2EC7" w:rsidRDefault="00BD2EC7" w:rsidP="00FD2236">
      <w:pPr>
        <w:pStyle w:val="Heading2"/>
      </w:pPr>
      <w:r>
        <w:lastRenderedPageBreak/>
        <w:t>TRANSCRIBER'S NOTES</w:t>
      </w:r>
    </w:p>
    <w:p w14:paraId="3D57504C" w14:textId="77777777" w:rsidR="00BD2EC7" w:rsidRDefault="00BD2EC7" w:rsidP="00BD2EC7">
      <w:pPr>
        <w:pStyle w:val="NoSpacing"/>
        <w:ind w:firstLine="720"/>
        <w:rPr>
          <w:i/>
          <w:sz w:val="44"/>
          <w:szCs w:val="44"/>
        </w:rPr>
      </w:pPr>
      <w:r>
        <w:rPr>
          <w:sz w:val="44"/>
          <w:szCs w:val="44"/>
        </w:rPr>
        <w:t xml:space="preserve">This text has been transcribed in accordance with the rules set forth in </w:t>
      </w:r>
      <w:r>
        <w:rPr>
          <w:i/>
          <w:sz w:val="44"/>
          <w:szCs w:val="44"/>
        </w:rPr>
        <w:t>Braille Formats: Principles of Print-to-Braille Transcription, 2016.</w:t>
      </w:r>
    </w:p>
    <w:p w14:paraId="59B03578" w14:textId="77777777" w:rsidR="00BD2EC7" w:rsidRDefault="00BD2EC7" w:rsidP="00BD2EC7">
      <w:pPr>
        <w:spacing w:after="0" w:line="240" w:lineRule="auto"/>
        <w:ind w:firstLine="720"/>
        <w:rPr>
          <w:i/>
          <w:iCs/>
          <w:sz w:val="44"/>
          <w:szCs w:val="44"/>
        </w:rPr>
      </w:pPr>
      <w:r>
        <w:rPr>
          <w:sz w:val="44"/>
          <w:szCs w:val="44"/>
        </w:rPr>
        <w:t>This text has been transcribed in accordance with the rules set forth in</w:t>
      </w:r>
      <w:r>
        <w:rPr>
          <w:i/>
          <w:iCs/>
          <w:sz w:val="44"/>
          <w:szCs w:val="44"/>
        </w:rPr>
        <w:t xml:space="preserve"> </w:t>
      </w:r>
      <w:r>
        <w:rPr>
          <w:i/>
          <w:sz w:val="44"/>
          <w:szCs w:val="44"/>
        </w:rPr>
        <w:t>Unified English Braille</w:t>
      </w:r>
      <w:r>
        <w:rPr>
          <w:i/>
          <w:iCs/>
          <w:sz w:val="44"/>
          <w:szCs w:val="44"/>
        </w:rPr>
        <w:t xml:space="preserve"> Guidelines for Technical Material</w:t>
      </w:r>
      <w:r>
        <w:rPr>
          <w:iCs/>
          <w:sz w:val="44"/>
          <w:szCs w:val="44"/>
        </w:rPr>
        <w:t xml:space="preserve">, </w:t>
      </w:r>
      <w:r>
        <w:rPr>
          <w:i/>
          <w:iCs/>
          <w:sz w:val="44"/>
          <w:szCs w:val="44"/>
        </w:rPr>
        <w:t>2008 Revision, 2014 Updates.</w:t>
      </w:r>
    </w:p>
    <w:p w14:paraId="58002FD5" w14:textId="77777777" w:rsidR="00BD2EC7" w:rsidRPr="003B0DBD" w:rsidRDefault="00BD2EC7" w:rsidP="00BD2EC7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t xml:space="preserve">Tactile graphics are produced according to the </w:t>
      </w:r>
      <w:r>
        <w:rPr>
          <w:i/>
          <w:iCs/>
          <w:sz w:val="44"/>
          <w:szCs w:val="44"/>
        </w:rPr>
        <w:t xml:space="preserve">Guidelines and Standards for Tactile </w:t>
      </w:r>
      <w:r w:rsidRPr="003B0DBD">
        <w:rPr>
          <w:i/>
          <w:iCs/>
          <w:sz w:val="44"/>
          <w:szCs w:val="44"/>
        </w:rPr>
        <w:t>Graphics, 2022</w:t>
      </w:r>
      <w:r w:rsidRPr="003B0DBD">
        <w:rPr>
          <w:sz w:val="44"/>
          <w:szCs w:val="44"/>
        </w:rPr>
        <w:t>.</w:t>
      </w:r>
    </w:p>
    <w:p w14:paraId="1A37E628" w14:textId="77777777" w:rsidR="00BD2EC7" w:rsidRDefault="00BD2EC7" w:rsidP="009358D5">
      <w:pPr>
        <w:pStyle w:val="NoSpacing"/>
        <w:ind w:firstLine="720"/>
        <w:rPr>
          <w:sz w:val="44"/>
          <w:szCs w:val="44"/>
        </w:rPr>
      </w:pPr>
      <w:r w:rsidRPr="003B0DBD">
        <w:rPr>
          <w:sz w:val="44"/>
          <w:szCs w:val="44"/>
        </w:rPr>
        <w:t>All blocked paragraphs have been indented.</w:t>
      </w:r>
    </w:p>
    <w:p w14:paraId="6D8555F5" w14:textId="77777777" w:rsidR="00EC6AD1" w:rsidRDefault="00EC6AD1" w:rsidP="009358D5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t>In graphics, transcriber-added labels are not included in transcriber's note indicators.</w:t>
      </w:r>
    </w:p>
    <w:p w14:paraId="2F3F9882" w14:textId="77777777" w:rsidR="007D430F" w:rsidRDefault="00184199" w:rsidP="007D430F">
      <w:pPr>
        <w:pStyle w:val="NoSpacing"/>
        <w:ind w:firstLine="720"/>
        <w:rPr>
          <w:sz w:val="44"/>
          <w:szCs w:val="44"/>
        </w:rPr>
      </w:pPr>
      <w:r w:rsidRPr="00884CDE">
        <w:rPr>
          <w:sz w:val="44"/>
          <w:szCs w:val="44"/>
        </w:rPr>
        <w:t xml:space="preserve">On print page </w:t>
      </w:r>
      <w:r w:rsidR="00380FE5" w:rsidRPr="00884CDE">
        <w:rPr>
          <w:sz w:val="44"/>
          <w:szCs w:val="44"/>
        </w:rPr>
        <w:t>a2, braille page 4, transcriber's note reads: Answer choices C and D are on the following page.</w:t>
      </w:r>
      <w:r w:rsidR="007D430F" w:rsidRPr="007D430F">
        <w:rPr>
          <w:sz w:val="44"/>
          <w:szCs w:val="44"/>
        </w:rPr>
        <w:t xml:space="preserve"> </w:t>
      </w:r>
    </w:p>
    <w:p w14:paraId="35CA7A7C" w14:textId="77777777" w:rsidR="007D430F" w:rsidRPr="00884CDE" w:rsidRDefault="007D430F" w:rsidP="007D430F">
      <w:pPr>
        <w:pStyle w:val="NoSpacing"/>
        <w:ind w:firstLine="720"/>
        <w:rPr>
          <w:sz w:val="44"/>
          <w:szCs w:val="44"/>
        </w:rPr>
      </w:pPr>
      <w:r w:rsidRPr="00884CDE">
        <w:rPr>
          <w:sz w:val="44"/>
          <w:szCs w:val="44"/>
        </w:rPr>
        <w:t xml:space="preserve">On print page </w:t>
      </w:r>
      <w:r>
        <w:rPr>
          <w:sz w:val="44"/>
          <w:szCs w:val="44"/>
        </w:rPr>
        <w:t>6</w:t>
      </w:r>
      <w:r w:rsidRPr="00884CDE">
        <w:rPr>
          <w:sz w:val="44"/>
          <w:szCs w:val="44"/>
        </w:rPr>
        <w:t xml:space="preserve">, braille page </w:t>
      </w:r>
      <w:r>
        <w:rPr>
          <w:sz w:val="44"/>
          <w:szCs w:val="44"/>
        </w:rPr>
        <w:t>10</w:t>
      </w:r>
      <w:r w:rsidRPr="00884CDE">
        <w:rPr>
          <w:sz w:val="44"/>
          <w:szCs w:val="44"/>
        </w:rPr>
        <w:t xml:space="preserve">, transcriber's note reads: </w:t>
      </w:r>
      <w:r w:rsidR="00CA3570">
        <w:rPr>
          <w:sz w:val="44"/>
          <w:szCs w:val="44"/>
        </w:rPr>
        <w:t>Directions</w:t>
      </w:r>
      <w:r w:rsidRPr="00884CDE">
        <w:rPr>
          <w:sz w:val="44"/>
          <w:szCs w:val="44"/>
        </w:rPr>
        <w:t xml:space="preserve"> and answer choices are on the following page.</w:t>
      </w:r>
    </w:p>
    <w:p w14:paraId="33C9B6EC" w14:textId="77777777" w:rsidR="00184199" w:rsidRPr="00884CDE" w:rsidRDefault="00380FE5" w:rsidP="009358D5">
      <w:pPr>
        <w:pStyle w:val="NoSpacing"/>
        <w:ind w:firstLine="720"/>
        <w:rPr>
          <w:sz w:val="44"/>
          <w:szCs w:val="44"/>
        </w:rPr>
      </w:pPr>
      <w:r w:rsidRPr="00884CDE">
        <w:rPr>
          <w:sz w:val="44"/>
          <w:szCs w:val="44"/>
        </w:rPr>
        <w:t xml:space="preserve"> </w:t>
      </w:r>
      <w:r w:rsidR="00FC5DF8" w:rsidRPr="00884CDE">
        <w:rPr>
          <w:sz w:val="44"/>
          <w:szCs w:val="44"/>
        </w:rPr>
        <w:t>On print page</w:t>
      </w:r>
      <w:r w:rsidR="0072289D" w:rsidRPr="00884CDE">
        <w:rPr>
          <w:sz w:val="44"/>
          <w:szCs w:val="44"/>
        </w:rPr>
        <w:t xml:space="preserve"> 12</w:t>
      </w:r>
      <w:r w:rsidR="00FC5DF8" w:rsidRPr="00884CDE">
        <w:rPr>
          <w:sz w:val="44"/>
          <w:szCs w:val="44"/>
        </w:rPr>
        <w:t xml:space="preserve">, braille page </w:t>
      </w:r>
      <w:r w:rsidR="0072289D" w:rsidRPr="00884CDE">
        <w:rPr>
          <w:sz w:val="44"/>
          <w:szCs w:val="44"/>
        </w:rPr>
        <w:t>19</w:t>
      </w:r>
      <w:r w:rsidR="00FC5DF8" w:rsidRPr="00884CDE">
        <w:rPr>
          <w:sz w:val="44"/>
          <w:szCs w:val="44"/>
        </w:rPr>
        <w:t>, transcriber's note reads</w:t>
      </w:r>
      <w:r w:rsidR="0072289D" w:rsidRPr="00884CDE">
        <w:rPr>
          <w:sz w:val="44"/>
          <w:szCs w:val="44"/>
        </w:rPr>
        <w:t>: Item 17 is an online technology enhanced item that is unavailable in braille.</w:t>
      </w:r>
    </w:p>
    <w:p w14:paraId="5C7B4756" w14:textId="77777777" w:rsidR="0072289D" w:rsidRPr="00884CDE" w:rsidRDefault="00F625C0" w:rsidP="009358D5">
      <w:pPr>
        <w:pStyle w:val="NoSpacing"/>
        <w:ind w:firstLine="720"/>
        <w:rPr>
          <w:sz w:val="44"/>
          <w:szCs w:val="44"/>
        </w:rPr>
      </w:pPr>
      <w:r w:rsidRPr="00884CDE">
        <w:rPr>
          <w:sz w:val="44"/>
          <w:szCs w:val="44"/>
        </w:rPr>
        <w:t>On print page 13, braille page 20, transcriber's note reads: Graph is on the following page.</w:t>
      </w:r>
    </w:p>
    <w:p w14:paraId="006C92A6" w14:textId="77777777" w:rsidR="00922452" w:rsidRPr="00884CDE" w:rsidRDefault="00922452" w:rsidP="009358D5">
      <w:pPr>
        <w:pStyle w:val="NoSpacing"/>
        <w:ind w:firstLine="720"/>
      </w:pPr>
      <w:r w:rsidRPr="00884CDE">
        <w:rPr>
          <w:sz w:val="44"/>
          <w:szCs w:val="44"/>
        </w:rPr>
        <w:t>On print page 1</w:t>
      </w:r>
      <w:r w:rsidR="00EB77B3" w:rsidRPr="00884CDE">
        <w:rPr>
          <w:sz w:val="44"/>
          <w:szCs w:val="44"/>
        </w:rPr>
        <w:t>8</w:t>
      </w:r>
      <w:r w:rsidRPr="00884CDE">
        <w:rPr>
          <w:sz w:val="44"/>
          <w:szCs w:val="44"/>
        </w:rPr>
        <w:t xml:space="preserve">, braille page </w:t>
      </w:r>
      <w:r w:rsidR="00EB77B3" w:rsidRPr="00884CDE">
        <w:rPr>
          <w:sz w:val="44"/>
          <w:szCs w:val="44"/>
        </w:rPr>
        <w:t>2</w:t>
      </w:r>
      <w:r w:rsidR="00716E7D">
        <w:rPr>
          <w:sz w:val="44"/>
          <w:szCs w:val="44"/>
        </w:rPr>
        <w:t>8</w:t>
      </w:r>
      <w:r w:rsidRPr="00884CDE">
        <w:rPr>
          <w:sz w:val="44"/>
          <w:szCs w:val="44"/>
        </w:rPr>
        <w:t xml:space="preserve">, transcriber's note reads: The abbreviation </w:t>
      </w:r>
      <w:proofErr w:type="spellStart"/>
      <w:r w:rsidRPr="00884CDE">
        <w:rPr>
          <w:sz w:val="44"/>
          <w:szCs w:val="44"/>
        </w:rPr>
        <w:t>prec</w:t>
      </w:r>
      <w:proofErr w:type="spellEnd"/>
      <w:r w:rsidRPr="00884CDE">
        <w:rPr>
          <w:sz w:val="44"/>
          <w:szCs w:val="44"/>
        </w:rPr>
        <w:t xml:space="preserve"> represents precipitation in the table below.</w:t>
      </w:r>
    </w:p>
    <w:p w14:paraId="6042AD10" w14:textId="77777777" w:rsidR="007A3479" w:rsidRPr="00884CDE" w:rsidRDefault="007A3479" w:rsidP="00FD2236">
      <w:pPr>
        <w:pStyle w:val="NoSpacing"/>
        <w:spacing w:after="240"/>
        <w:ind w:firstLine="720"/>
        <w:rPr>
          <w:sz w:val="44"/>
          <w:szCs w:val="44"/>
        </w:rPr>
      </w:pPr>
      <w:r w:rsidRPr="00884CDE">
        <w:rPr>
          <w:sz w:val="44"/>
          <w:szCs w:val="44"/>
        </w:rPr>
        <w:t xml:space="preserve">On print page </w:t>
      </w:r>
      <w:r w:rsidR="00EB77B3" w:rsidRPr="00884CDE">
        <w:rPr>
          <w:sz w:val="44"/>
          <w:szCs w:val="44"/>
        </w:rPr>
        <w:t>18</w:t>
      </w:r>
      <w:r w:rsidRPr="00884CDE">
        <w:rPr>
          <w:sz w:val="44"/>
          <w:szCs w:val="44"/>
        </w:rPr>
        <w:t xml:space="preserve">, braille page </w:t>
      </w:r>
      <w:r w:rsidR="00EB77B3" w:rsidRPr="00884CDE">
        <w:rPr>
          <w:sz w:val="44"/>
          <w:szCs w:val="44"/>
        </w:rPr>
        <w:t>2</w:t>
      </w:r>
      <w:r w:rsidR="00716E7D">
        <w:rPr>
          <w:sz w:val="44"/>
          <w:szCs w:val="44"/>
        </w:rPr>
        <w:t>8</w:t>
      </w:r>
      <w:r w:rsidRPr="00884CDE">
        <w:rPr>
          <w:sz w:val="44"/>
          <w:szCs w:val="44"/>
        </w:rPr>
        <w:t>, transcriber's note reads: Question and answer choices are on the following page</w:t>
      </w:r>
      <w:r w:rsidR="00763D01" w:rsidRPr="00884CDE">
        <w:rPr>
          <w:sz w:val="44"/>
          <w:szCs w:val="44"/>
        </w:rPr>
        <w:t>.</w:t>
      </w:r>
    </w:p>
    <w:p w14:paraId="18F38411" w14:textId="77777777" w:rsidR="00030C7F" w:rsidRPr="003B0DBD" w:rsidRDefault="00030C7F" w:rsidP="00030C7F">
      <w:pPr>
        <w:pStyle w:val="NoSpacing"/>
        <w:jc w:val="center"/>
        <w:rPr>
          <w:sz w:val="44"/>
          <w:szCs w:val="44"/>
        </w:rPr>
      </w:pPr>
      <w:r w:rsidRPr="003B0DBD">
        <w:rPr>
          <w:rFonts w:eastAsiaTheme="minorHAnsi"/>
          <w:b/>
          <w:sz w:val="44"/>
          <w:szCs w:val="44"/>
        </w:rPr>
        <w:t xml:space="preserve">(TRANSCRIBER’S NOTES </w:t>
      </w:r>
      <w:proofErr w:type="gramStart"/>
      <w:r w:rsidRPr="003B0DBD">
        <w:rPr>
          <w:rFonts w:eastAsiaTheme="minorHAnsi"/>
          <w:b/>
          <w:sz w:val="44"/>
          <w:szCs w:val="44"/>
        </w:rPr>
        <w:t>continued on</w:t>
      </w:r>
      <w:proofErr w:type="gramEnd"/>
      <w:r w:rsidRPr="003B0DBD">
        <w:rPr>
          <w:rFonts w:eastAsiaTheme="minorHAnsi"/>
          <w:b/>
          <w:sz w:val="44"/>
          <w:szCs w:val="44"/>
        </w:rPr>
        <w:t xml:space="preserve"> the following page)</w:t>
      </w:r>
    </w:p>
    <w:p w14:paraId="511E463C" w14:textId="77777777" w:rsidR="00716E7D" w:rsidRDefault="00716E7D" w:rsidP="00CA3570">
      <w:pPr>
        <w:pStyle w:val="NoSpacing"/>
        <w:ind w:firstLine="720"/>
        <w:rPr>
          <w:sz w:val="44"/>
          <w:szCs w:val="44"/>
        </w:rPr>
      </w:pPr>
      <w:r w:rsidRPr="00884CDE">
        <w:rPr>
          <w:sz w:val="44"/>
          <w:szCs w:val="44"/>
        </w:rPr>
        <w:lastRenderedPageBreak/>
        <w:t>On print page 19, braille page 3</w:t>
      </w:r>
      <w:r>
        <w:rPr>
          <w:sz w:val="44"/>
          <w:szCs w:val="44"/>
        </w:rPr>
        <w:t>0</w:t>
      </w:r>
      <w:r w:rsidRPr="00884CDE">
        <w:rPr>
          <w:sz w:val="44"/>
          <w:szCs w:val="44"/>
        </w:rPr>
        <w:t>, transcriber's note reads: Item 28 is an online technology enhanced item that is unavailable in braille.</w:t>
      </w:r>
    </w:p>
    <w:p w14:paraId="11793F45" w14:textId="77777777" w:rsidR="00CA3570" w:rsidRDefault="00CA3570" w:rsidP="00CA3570">
      <w:pPr>
        <w:pStyle w:val="NoSpacing"/>
        <w:ind w:firstLine="720"/>
        <w:rPr>
          <w:sz w:val="44"/>
          <w:szCs w:val="44"/>
        </w:rPr>
      </w:pPr>
      <w:r w:rsidRPr="00884CDE">
        <w:rPr>
          <w:sz w:val="44"/>
          <w:szCs w:val="44"/>
        </w:rPr>
        <w:t>On print page 20, braille page 3</w:t>
      </w:r>
      <w:r w:rsidR="00716E7D">
        <w:rPr>
          <w:sz w:val="44"/>
          <w:szCs w:val="44"/>
        </w:rPr>
        <w:t>0</w:t>
      </w:r>
      <w:r w:rsidRPr="00884CDE">
        <w:rPr>
          <w:sz w:val="44"/>
          <w:szCs w:val="44"/>
        </w:rPr>
        <w:t>, transcriber's note reads: Graph is on the following page.</w:t>
      </w:r>
    </w:p>
    <w:p w14:paraId="737CFAE0" w14:textId="77777777" w:rsidR="00E60742" w:rsidRPr="00884CDE" w:rsidRDefault="009E602F" w:rsidP="009358D5">
      <w:pPr>
        <w:pStyle w:val="NoSpacing"/>
        <w:ind w:firstLine="720"/>
        <w:rPr>
          <w:sz w:val="44"/>
          <w:szCs w:val="44"/>
        </w:rPr>
      </w:pPr>
      <w:r w:rsidRPr="00884CDE">
        <w:rPr>
          <w:sz w:val="44"/>
          <w:szCs w:val="44"/>
        </w:rPr>
        <w:t>On print page a20, braille page 3</w:t>
      </w:r>
      <w:r w:rsidR="00716E7D">
        <w:rPr>
          <w:sz w:val="44"/>
          <w:szCs w:val="44"/>
        </w:rPr>
        <w:t>1</w:t>
      </w:r>
      <w:r w:rsidRPr="00884CDE">
        <w:rPr>
          <w:sz w:val="44"/>
          <w:szCs w:val="44"/>
        </w:rPr>
        <w:t xml:space="preserve">, transcriber's note reads: </w:t>
      </w:r>
    </w:p>
    <w:p w14:paraId="1CB16827" w14:textId="77777777" w:rsidR="00030C7F" w:rsidRPr="00884CDE" w:rsidRDefault="009E602F" w:rsidP="00FD2236">
      <w:pPr>
        <w:pStyle w:val="NoSpacing"/>
        <w:spacing w:after="240"/>
        <w:ind w:left="720" w:firstLine="720"/>
        <w:rPr>
          <w:sz w:val="44"/>
          <w:szCs w:val="44"/>
        </w:rPr>
      </w:pPr>
      <w:r w:rsidRPr="00884CDE">
        <w:rPr>
          <w:sz w:val="44"/>
          <w:szCs w:val="44"/>
        </w:rPr>
        <w:t>Key</w:t>
      </w:r>
      <w:r w:rsidR="00E60742" w:rsidRPr="00884CDE">
        <w:rPr>
          <w:sz w:val="44"/>
          <w:szCs w:val="44"/>
        </w:rPr>
        <w:t>:</w:t>
      </w:r>
    </w:p>
    <w:p w14:paraId="49D33B68" w14:textId="77777777" w:rsidR="00E60742" w:rsidRPr="00884CDE" w:rsidRDefault="00E60742" w:rsidP="00E60742">
      <w:pPr>
        <w:pStyle w:val="NoSpacing"/>
        <w:rPr>
          <w:sz w:val="44"/>
          <w:szCs w:val="44"/>
        </w:rPr>
      </w:pPr>
      <w:proofErr w:type="spellStart"/>
      <w:r w:rsidRPr="00884CDE">
        <w:rPr>
          <w:sz w:val="44"/>
          <w:szCs w:val="44"/>
        </w:rPr>
        <w:t>a</w:t>
      </w:r>
      <w:r w:rsidR="00721519">
        <w:rPr>
          <w:sz w:val="44"/>
          <w:szCs w:val="44"/>
        </w:rPr>
        <w:t>q</w:t>
      </w:r>
      <w:proofErr w:type="spellEnd"/>
      <w:r w:rsidRPr="00884CDE">
        <w:rPr>
          <w:sz w:val="44"/>
          <w:szCs w:val="44"/>
        </w:rPr>
        <w:t xml:space="preserve"> Aquatic animals die.</w:t>
      </w:r>
    </w:p>
    <w:p w14:paraId="479AE9DC" w14:textId="77777777" w:rsidR="00E60742" w:rsidRPr="00884CDE" w:rsidRDefault="00E60742" w:rsidP="00E60742">
      <w:pPr>
        <w:pStyle w:val="NoSpacing"/>
        <w:rPr>
          <w:sz w:val="44"/>
          <w:szCs w:val="44"/>
        </w:rPr>
      </w:pPr>
      <w:proofErr w:type="spellStart"/>
      <w:r w:rsidRPr="00884CDE">
        <w:rPr>
          <w:sz w:val="44"/>
          <w:szCs w:val="44"/>
        </w:rPr>
        <w:t>b</w:t>
      </w:r>
      <w:r w:rsidR="007402A9">
        <w:rPr>
          <w:sz w:val="44"/>
          <w:szCs w:val="44"/>
        </w:rPr>
        <w:t>t</w:t>
      </w:r>
      <w:proofErr w:type="spellEnd"/>
      <w:r w:rsidRPr="00884CDE">
        <w:rPr>
          <w:sz w:val="44"/>
          <w:szCs w:val="44"/>
        </w:rPr>
        <w:t xml:space="preserve"> Bacteria feed on algae.</w:t>
      </w:r>
    </w:p>
    <w:p w14:paraId="1D0A780A" w14:textId="77777777" w:rsidR="00E60742" w:rsidRPr="00884CDE" w:rsidRDefault="00716E7D" w:rsidP="00E60742">
      <w:pPr>
        <w:pStyle w:val="NoSpacing"/>
        <w:rPr>
          <w:sz w:val="44"/>
          <w:szCs w:val="44"/>
        </w:rPr>
      </w:pPr>
      <w:r>
        <w:rPr>
          <w:sz w:val="44"/>
          <w:szCs w:val="44"/>
        </w:rPr>
        <w:t xml:space="preserve">pl </w:t>
      </w:r>
      <w:r w:rsidR="00E60742" w:rsidRPr="00884CDE">
        <w:rPr>
          <w:sz w:val="44"/>
          <w:szCs w:val="44"/>
        </w:rPr>
        <w:t>Plants decompose.</w:t>
      </w:r>
    </w:p>
    <w:p w14:paraId="35ABC650" w14:textId="77777777" w:rsidR="00E60742" w:rsidRPr="00884CDE" w:rsidRDefault="00E60742" w:rsidP="00E60742">
      <w:pPr>
        <w:pStyle w:val="NoSpacing"/>
        <w:rPr>
          <w:sz w:val="44"/>
          <w:szCs w:val="44"/>
        </w:rPr>
      </w:pPr>
      <w:proofErr w:type="spellStart"/>
      <w:r w:rsidRPr="00884CDE">
        <w:rPr>
          <w:sz w:val="44"/>
          <w:szCs w:val="44"/>
        </w:rPr>
        <w:t>rg</w:t>
      </w:r>
      <w:proofErr w:type="spellEnd"/>
      <w:r w:rsidRPr="00884CDE">
        <w:rPr>
          <w:sz w:val="44"/>
          <w:szCs w:val="44"/>
        </w:rPr>
        <w:t xml:space="preserve"> A rapidly growing algae population blocks out the sun.</w:t>
      </w:r>
    </w:p>
    <w:p w14:paraId="19E3CB20" w14:textId="77777777" w:rsidR="00E0693B" w:rsidRDefault="00E0693B" w:rsidP="00E0693B">
      <w:pPr>
        <w:pStyle w:val="NoSpacing"/>
        <w:ind w:firstLine="720"/>
        <w:rPr>
          <w:sz w:val="44"/>
          <w:szCs w:val="44"/>
        </w:rPr>
      </w:pPr>
      <w:r w:rsidRPr="00884CDE">
        <w:rPr>
          <w:sz w:val="44"/>
          <w:szCs w:val="44"/>
        </w:rPr>
        <w:t>On print page 2</w:t>
      </w:r>
      <w:r w:rsidR="00E86D25" w:rsidRPr="00884CDE">
        <w:rPr>
          <w:sz w:val="44"/>
          <w:szCs w:val="44"/>
        </w:rPr>
        <w:t>1</w:t>
      </w:r>
      <w:r w:rsidRPr="00884CDE">
        <w:rPr>
          <w:sz w:val="44"/>
          <w:szCs w:val="44"/>
        </w:rPr>
        <w:t>, braille page 3</w:t>
      </w:r>
      <w:r w:rsidR="00716E7D">
        <w:rPr>
          <w:sz w:val="44"/>
          <w:szCs w:val="44"/>
        </w:rPr>
        <w:t>2</w:t>
      </w:r>
      <w:r w:rsidRPr="00884CDE">
        <w:rPr>
          <w:sz w:val="44"/>
          <w:szCs w:val="44"/>
        </w:rPr>
        <w:t>, transcriber's note reads: Graph is on the following page.</w:t>
      </w:r>
    </w:p>
    <w:p w14:paraId="52F438DB" w14:textId="77777777" w:rsidR="006C777A" w:rsidRDefault="006C777A" w:rsidP="00E0693B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t>On print page a21, braille page 3</w:t>
      </w:r>
      <w:r w:rsidR="00716E7D">
        <w:rPr>
          <w:sz w:val="44"/>
          <w:szCs w:val="44"/>
        </w:rPr>
        <w:t>3</w:t>
      </w:r>
      <w:r>
        <w:rPr>
          <w:sz w:val="44"/>
          <w:szCs w:val="44"/>
        </w:rPr>
        <w:t xml:space="preserve">, transcriber's note reads: </w:t>
      </w:r>
      <w:r w:rsidR="00162F4A">
        <w:rPr>
          <w:sz w:val="44"/>
          <w:szCs w:val="44"/>
        </w:rPr>
        <w:t>The graph is divided vertically into 2 sections.</w:t>
      </w:r>
    </w:p>
    <w:p w14:paraId="7E36062B" w14:textId="77777777" w:rsidR="00DB5E91" w:rsidRPr="00884CDE" w:rsidRDefault="00DB5E91" w:rsidP="00E0693B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t>On print page 22, braille page 3</w:t>
      </w:r>
      <w:r w:rsidR="00716E7D">
        <w:rPr>
          <w:sz w:val="44"/>
          <w:szCs w:val="44"/>
        </w:rPr>
        <w:t>5</w:t>
      </w:r>
      <w:r>
        <w:rPr>
          <w:sz w:val="44"/>
          <w:szCs w:val="44"/>
        </w:rPr>
        <w:t>, transcriber's note reads: The graph is divided vertically into 2 sections.</w:t>
      </w:r>
    </w:p>
    <w:p w14:paraId="79978CF0" w14:textId="77777777" w:rsidR="008C027B" w:rsidRPr="00884CDE" w:rsidRDefault="00415BE6" w:rsidP="00E0693B">
      <w:pPr>
        <w:pStyle w:val="NoSpacing"/>
        <w:ind w:firstLine="720"/>
        <w:rPr>
          <w:sz w:val="44"/>
          <w:szCs w:val="44"/>
        </w:rPr>
      </w:pPr>
      <w:r w:rsidRPr="00884CDE">
        <w:rPr>
          <w:sz w:val="44"/>
          <w:szCs w:val="44"/>
        </w:rPr>
        <w:t>On print page 25, braille page 4</w:t>
      </w:r>
      <w:r w:rsidR="00716E7D">
        <w:rPr>
          <w:sz w:val="44"/>
          <w:szCs w:val="44"/>
        </w:rPr>
        <w:t>2</w:t>
      </w:r>
      <w:r w:rsidRPr="00884CDE">
        <w:rPr>
          <w:sz w:val="44"/>
          <w:szCs w:val="44"/>
        </w:rPr>
        <w:t>, transcriber's note reads: Answer choices C and D are on the following page.</w:t>
      </w:r>
    </w:p>
    <w:p w14:paraId="4606D3FD" w14:textId="77777777" w:rsidR="00884CDE" w:rsidRDefault="00415BE6" w:rsidP="00884CDE">
      <w:pPr>
        <w:pStyle w:val="NoSpacing"/>
        <w:ind w:left="720"/>
        <w:rPr>
          <w:sz w:val="44"/>
          <w:szCs w:val="44"/>
        </w:rPr>
      </w:pPr>
      <w:r w:rsidRPr="00884CDE">
        <w:rPr>
          <w:sz w:val="44"/>
          <w:szCs w:val="44"/>
        </w:rPr>
        <w:t>On print page a25, braille page 4</w:t>
      </w:r>
      <w:r w:rsidR="00716E7D">
        <w:rPr>
          <w:sz w:val="44"/>
          <w:szCs w:val="44"/>
        </w:rPr>
        <w:t>5</w:t>
      </w:r>
      <w:r w:rsidRPr="00884CDE">
        <w:rPr>
          <w:sz w:val="44"/>
          <w:szCs w:val="44"/>
        </w:rPr>
        <w:t xml:space="preserve">, transcriber's note reads: Graph is </w:t>
      </w:r>
      <w:r w:rsidR="00FC711B">
        <w:rPr>
          <w:sz w:val="44"/>
          <w:szCs w:val="44"/>
        </w:rPr>
        <w:t>divided vertically into 4 sections across</w:t>
      </w:r>
      <w:r w:rsidRPr="00884CDE">
        <w:rPr>
          <w:sz w:val="44"/>
          <w:szCs w:val="44"/>
        </w:rPr>
        <w:t xml:space="preserve"> the following page</w:t>
      </w:r>
      <w:r w:rsidR="00FC711B">
        <w:rPr>
          <w:sz w:val="44"/>
          <w:szCs w:val="44"/>
        </w:rPr>
        <w:t>s</w:t>
      </w:r>
      <w:r w:rsidRPr="00884CDE">
        <w:rPr>
          <w:sz w:val="44"/>
          <w:szCs w:val="44"/>
        </w:rPr>
        <w:t>.</w:t>
      </w:r>
    </w:p>
    <w:p w14:paraId="0EFF740B" w14:textId="77777777" w:rsidR="00884CDE" w:rsidRDefault="00884CDE" w:rsidP="00884CDE">
      <w:pPr>
        <w:pStyle w:val="NoSpacing"/>
        <w:ind w:left="720" w:firstLine="720"/>
        <w:rPr>
          <w:sz w:val="44"/>
          <w:szCs w:val="44"/>
        </w:rPr>
      </w:pPr>
      <w:r>
        <w:rPr>
          <w:sz w:val="44"/>
          <w:szCs w:val="44"/>
        </w:rPr>
        <w:t xml:space="preserve">Temperature on y-axis is in </w:t>
      </w:r>
      <w:r>
        <w:rPr>
          <w:sz w:val="44"/>
          <w:szCs w:val="44"/>
        </w:rPr>
        <w:sym w:font="Symbol" w:char="F0B0"/>
      </w:r>
      <w:r>
        <w:rPr>
          <w:sz w:val="44"/>
          <w:szCs w:val="44"/>
        </w:rPr>
        <w:t>C.</w:t>
      </w:r>
    </w:p>
    <w:p w14:paraId="79138962" w14:textId="77777777" w:rsidR="00415BE6" w:rsidRPr="00884CDE" w:rsidRDefault="00884CDE" w:rsidP="00884CDE">
      <w:pPr>
        <w:pStyle w:val="NoSpacing"/>
        <w:ind w:left="720" w:firstLine="720"/>
        <w:rPr>
          <w:sz w:val="44"/>
          <w:szCs w:val="44"/>
        </w:rPr>
      </w:pPr>
      <w:r>
        <w:rPr>
          <w:sz w:val="44"/>
          <w:szCs w:val="44"/>
        </w:rPr>
        <w:t>Source citation precedes the graph.</w:t>
      </w:r>
    </w:p>
    <w:p w14:paraId="7D8A6810" w14:textId="77777777" w:rsidR="003C3BBD" w:rsidRDefault="003C3BBD" w:rsidP="00415BE6">
      <w:pPr>
        <w:pStyle w:val="NoSpacing"/>
        <w:ind w:firstLine="720"/>
        <w:rPr>
          <w:sz w:val="44"/>
          <w:szCs w:val="44"/>
        </w:rPr>
      </w:pPr>
      <w:r w:rsidRPr="00884CDE">
        <w:rPr>
          <w:sz w:val="44"/>
          <w:szCs w:val="44"/>
        </w:rPr>
        <w:t>On print page 28, braille page 5</w:t>
      </w:r>
      <w:r w:rsidR="00716E7D">
        <w:rPr>
          <w:sz w:val="44"/>
          <w:szCs w:val="44"/>
        </w:rPr>
        <w:t>1</w:t>
      </w:r>
      <w:r w:rsidRPr="00884CDE">
        <w:rPr>
          <w:sz w:val="44"/>
          <w:szCs w:val="44"/>
        </w:rPr>
        <w:t>, transcriber's note reads:</w:t>
      </w:r>
      <w:r w:rsidR="00700D71" w:rsidRPr="00884CDE">
        <w:rPr>
          <w:sz w:val="44"/>
          <w:szCs w:val="44"/>
        </w:rPr>
        <w:t xml:space="preserve"> </w:t>
      </w:r>
      <w:r w:rsidRPr="00884CDE">
        <w:rPr>
          <w:sz w:val="44"/>
          <w:szCs w:val="44"/>
        </w:rPr>
        <w:t>Item 39 is an online technology enhanced item that is unavailable in braille.</w:t>
      </w:r>
    </w:p>
    <w:p w14:paraId="41C72A91" w14:textId="77777777" w:rsidR="00243CB9" w:rsidRDefault="00243CB9" w:rsidP="00C94C44">
      <w:pPr>
        <w:pStyle w:val="NoSpacing"/>
        <w:jc w:val="center"/>
        <w:rPr>
          <w:sz w:val="44"/>
          <w:szCs w:val="44"/>
        </w:rPr>
      </w:pPr>
      <w:r w:rsidRPr="003B0DBD">
        <w:rPr>
          <w:rFonts w:eastAsiaTheme="minorHAnsi"/>
          <w:b/>
          <w:sz w:val="44"/>
          <w:szCs w:val="44"/>
        </w:rPr>
        <w:t>(TRANSCRIBER’S NOTES continued on the following page)</w:t>
      </w:r>
    </w:p>
    <w:p w14:paraId="10B8E727" w14:textId="77777777" w:rsidR="006C777A" w:rsidRDefault="006C777A" w:rsidP="003E706B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lastRenderedPageBreak/>
        <w:t>On print page 33, braille page 5</w:t>
      </w:r>
      <w:r w:rsidR="00716E7D">
        <w:rPr>
          <w:sz w:val="44"/>
          <w:szCs w:val="44"/>
        </w:rPr>
        <w:t>7</w:t>
      </w:r>
      <w:r>
        <w:rPr>
          <w:sz w:val="44"/>
          <w:szCs w:val="44"/>
        </w:rPr>
        <w:t>, transcriber's note reads:</w:t>
      </w:r>
      <w:r w:rsidR="003E706B">
        <w:rPr>
          <w:sz w:val="44"/>
          <w:szCs w:val="44"/>
        </w:rPr>
        <w:t xml:space="preserve"> </w:t>
      </w:r>
      <w:r>
        <w:rPr>
          <w:sz w:val="44"/>
          <w:szCs w:val="44"/>
        </w:rPr>
        <w:t>Note to table below.</w:t>
      </w:r>
    </w:p>
    <w:p w14:paraId="20887AEB" w14:textId="77777777" w:rsidR="005979F7" w:rsidRDefault="005979F7" w:rsidP="00415BE6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t>On print page a33, braille page 5</w:t>
      </w:r>
      <w:r w:rsidR="00716E7D">
        <w:rPr>
          <w:sz w:val="44"/>
          <w:szCs w:val="44"/>
        </w:rPr>
        <w:t>8</w:t>
      </w:r>
      <w:r>
        <w:rPr>
          <w:sz w:val="44"/>
          <w:szCs w:val="44"/>
        </w:rPr>
        <w:t>, transcriber's note reads:</w:t>
      </w:r>
    </w:p>
    <w:p w14:paraId="2EE0423E" w14:textId="77777777" w:rsidR="005979F7" w:rsidRDefault="005979F7" w:rsidP="00FD2236">
      <w:pPr>
        <w:pStyle w:val="NoSpacing"/>
        <w:spacing w:after="240"/>
        <w:ind w:left="720" w:firstLine="720"/>
        <w:rPr>
          <w:sz w:val="44"/>
          <w:szCs w:val="44"/>
        </w:rPr>
      </w:pPr>
      <w:r>
        <w:rPr>
          <w:sz w:val="44"/>
          <w:szCs w:val="44"/>
        </w:rPr>
        <w:t>Key to column entries:</w:t>
      </w:r>
    </w:p>
    <w:p w14:paraId="57855061" w14:textId="77777777" w:rsidR="00D908EF" w:rsidRDefault="005979F7" w:rsidP="00255485">
      <w:pPr>
        <w:pStyle w:val="NoSpacing"/>
        <w:rPr>
          <w:sz w:val="44"/>
          <w:szCs w:val="44"/>
        </w:rPr>
      </w:pPr>
      <w:r>
        <w:rPr>
          <w:sz w:val="44"/>
          <w:szCs w:val="44"/>
        </w:rPr>
        <w:t>t2 See Table 2.</w:t>
      </w:r>
    </w:p>
    <w:p w14:paraId="30698284" w14:textId="77777777" w:rsidR="00255485" w:rsidRDefault="00BB6CC9" w:rsidP="00255485">
      <w:pPr>
        <w:pStyle w:val="NoSpacing"/>
        <w:rPr>
          <w:sz w:val="44"/>
          <w:szCs w:val="44"/>
        </w:rPr>
      </w:pPr>
      <w:r>
        <w:rPr>
          <w:sz w:val="44"/>
          <w:szCs w:val="44"/>
        </w:rPr>
        <w:tab/>
      </w:r>
      <w:r w:rsidR="00255485">
        <w:rPr>
          <w:sz w:val="44"/>
          <w:szCs w:val="44"/>
        </w:rPr>
        <w:t>On print page 36, braille page 6</w:t>
      </w:r>
      <w:r w:rsidR="00716E7D">
        <w:rPr>
          <w:sz w:val="44"/>
          <w:szCs w:val="44"/>
        </w:rPr>
        <w:t>1</w:t>
      </w:r>
      <w:r w:rsidR="00255485">
        <w:rPr>
          <w:sz w:val="44"/>
          <w:szCs w:val="44"/>
        </w:rPr>
        <w:t>, transcriber's note reads: Print format is changed. Row headings are blocked in cell 5; column headings begin in cell 1. All headings are repeated for clarity. A colon separates headings from table entries.</w:t>
      </w:r>
    </w:p>
    <w:p w14:paraId="5AC0BD4C" w14:textId="77777777" w:rsidR="00E0693B" w:rsidRPr="003B0DBD" w:rsidRDefault="00A10D12" w:rsidP="00255485">
      <w:pPr>
        <w:pStyle w:val="NoSpacing"/>
        <w:ind w:firstLine="720"/>
        <w:rPr>
          <w:sz w:val="44"/>
          <w:szCs w:val="44"/>
        </w:rPr>
      </w:pPr>
      <w:r>
        <w:rPr>
          <w:sz w:val="44"/>
          <w:szCs w:val="44"/>
        </w:rPr>
        <w:t xml:space="preserve">On print page </w:t>
      </w:r>
      <w:r w:rsidR="00D93AAA">
        <w:rPr>
          <w:sz w:val="44"/>
          <w:szCs w:val="44"/>
        </w:rPr>
        <w:t>b</w:t>
      </w:r>
      <w:r>
        <w:rPr>
          <w:sz w:val="44"/>
          <w:szCs w:val="44"/>
        </w:rPr>
        <w:t>36, braille page 6</w:t>
      </w:r>
      <w:r w:rsidR="00716E7D">
        <w:rPr>
          <w:sz w:val="44"/>
          <w:szCs w:val="44"/>
        </w:rPr>
        <w:t>3</w:t>
      </w:r>
      <w:r>
        <w:rPr>
          <w:sz w:val="44"/>
          <w:szCs w:val="44"/>
        </w:rPr>
        <w:t>, transcriber's note reads: The End</w:t>
      </w:r>
    </w:p>
    <w:sectPr w:rsidR="00E0693B" w:rsidRPr="003B0DBD" w:rsidSect="00F243FE">
      <w:pgSz w:w="16560" w:h="15840" w:orient="landscape" w:code="1"/>
      <w:pgMar w:top="1440" w:right="1080" w:bottom="1080" w:left="108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Braille">
    <w:altName w:val="Calibri"/>
    <w:charset w:val="00"/>
    <w:family w:val="modern"/>
    <w:pitch w:val="fixed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58D5"/>
    <w:rsid w:val="000263B7"/>
    <w:rsid w:val="00030C7F"/>
    <w:rsid w:val="000A1556"/>
    <w:rsid w:val="001515D2"/>
    <w:rsid w:val="00162F4A"/>
    <w:rsid w:val="00184199"/>
    <w:rsid w:val="0018641D"/>
    <w:rsid w:val="001A3F08"/>
    <w:rsid w:val="0021114A"/>
    <w:rsid w:val="00215407"/>
    <w:rsid w:val="00243CB9"/>
    <w:rsid w:val="00255485"/>
    <w:rsid w:val="00271F03"/>
    <w:rsid w:val="00275887"/>
    <w:rsid w:val="00294866"/>
    <w:rsid w:val="002A1B08"/>
    <w:rsid w:val="002B386C"/>
    <w:rsid w:val="002F5D94"/>
    <w:rsid w:val="003023A6"/>
    <w:rsid w:val="00341522"/>
    <w:rsid w:val="00356C2E"/>
    <w:rsid w:val="00380FE5"/>
    <w:rsid w:val="003956BB"/>
    <w:rsid w:val="003B0DBD"/>
    <w:rsid w:val="003B4B2D"/>
    <w:rsid w:val="003C3BBD"/>
    <w:rsid w:val="003C774C"/>
    <w:rsid w:val="003E2E80"/>
    <w:rsid w:val="003E4F80"/>
    <w:rsid w:val="003E706B"/>
    <w:rsid w:val="00413F44"/>
    <w:rsid w:val="00415BE6"/>
    <w:rsid w:val="00436706"/>
    <w:rsid w:val="00440D03"/>
    <w:rsid w:val="00451482"/>
    <w:rsid w:val="004652E4"/>
    <w:rsid w:val="004720C1"/>
    <w:rsid w:val="004C59A4"/>
    <w:rsid w:val="004C6528"/>
    <w:rsid w:val="004F0CD5"/>
    <w:rsid w:val="00502956"/>
    <w:rsid w:val="00562ECC"/>
    <w:rsid w:val="00586654"/>
    <w:rsid w:val="005979F7"/>
    <w:rsid w:val="005C2CD2"/>
    <w:rsid w:val="005D4799"/>
    <w:rsid w:val="005F23CC"/>
    <w:rsid w:val="0062622D"/>
    <w:rsid w:val="006678E1"/>
    <w:rsid w:val="006911EB"/>
    <w:rsid w:val="00692375"/>
    <w:rsid w:val="006A0C40"/>
    <w:rsid w:val="006B4D7C"/>
    <w:rsid w:val="006B6ACA"/>
    <w:rsid w:val="006C777A"/>
    <w:rsid w:val="00700D71"/>
    <w:rsid w:val="00716E7D"/>
    <w:rsid w:val="00721519"/>
    <w:rsid w:val="0072289D"/>
    <w:rsid w:val="007402A9"/>
    <w:rsid w:val="007428FA"/>
    <w:rsid w:val="00762B64"/>
    <w:rsid w:val="00763D01"/>
    <w:rsid w:val="007A3479"/>
    <w:rsid w:val="007B2A30"/>
    <w:rsid w:val="007B5A21"/>
    <w:rsid w:val="007D430F"/>
    <w:rsid w:val="00804A41"/>
    <w:rsid w:val="00884CDE"/>
    <w:rsid w:val="008C027B"/>
    <w:rsid w:val="008E27CD"/>
    <w:rsid w:val="00904B40"/>
    <w:rsid w:val="0091657F"/>
    <w:rsid w:val="00922452"/>
    <w:rsid w:val="009312EC"/>
    <w:rsid w:val="009358D5"/>
    <w:rsid w:val="00942E70"/>
    <w:rsid w:val="00967E2B"/>
    <w:rsid w:val="00996200"/>
    <w:rsid w:val="009C5B46"/>
    <w:rsid w:val="009E602F"/>
    <w:rsid w:val="00A10D12"/>
    <w:rsid w:val="00A13FD5"/>
    <w:rsid w:val="00A15421"/>
    <w:rsid w:val="00A53749"/>
    <w:rsid w:val="00AA4829"/>
    <w:rsid w:val="00AC7646"/>
    <w:rsid w:val="00AD0DC0"/>
    <w:rsid w:val="00AF449E"/>
    <w:rsid w:val="00B00F9D"/>
    <w:rsid w:val="00B01085"/>
    <w:rsid w:val="00B0418D"/>
    <w:rsid w:val="00B300B2"/>
    <w:rsid w:val="00B55CDE"/>
    <w:rsid w:val="00B805E9"/>
    <w:rsid w:val="00BB6CC9"/>
    <w:rsid w:val="00BD2EC7"/>
    <w:rsid w:val="00BF6694"/>
    <w:rsid w:val="00C04E16"/>
    <w:rsid w:val="00C363B7"/>
    <w:rsid w:val="00C90901"/>
    <w:rsid w:val="00C94C44"/>
    <w:rsid w:val="00C94F34"/>
    <w:rsid w:val="00CA3570"/>
    <w:rsid w:val="00CC27A4"/>
    <w:rsid w:val="00CE12F7"/>
    <w:rsid w:val="00D12F96"/>
    <w:rsid w:val="00D26B58"/>
    <w:rsid w:val="00D35D25"/>
    <w:rsid w:val="00D41715"/>
    <w:rsid w:val="00D477A4"/>
    <w:rsid w:val="00D56293"/>
    <w:rsid w:val="00D66B8F"/>
    <w:rsid w:val="00D843F5"/>
    <w:rsid w:val="00D908EF"/>
    <w:rsid w:val="00D93AAA"/>
    <w:rsid w:val="00DB5E91"/>
    <w:rsid w:val="00E0693B"/>
    <w:rsid w:val="00E2030D"/>
    <w:rsid w:val="00E338DB"/>
    <w:rsid w:val="00E54D4E"/>
    <w:rsid w:val="00E60742"/>
    <w:rsid w:val="00E60974"/>
    <w:rsid w:val="00E621C7"/>
    <w:rsid w:val="00E744DE"/>
    <w:rsid w:val="00E86D25"/>
    <w:rsid w:val="00E90D19"/>
    <w:rsid w:val="00EB77B3"/>
    <w:rsid w:val="00EC36B3"/>
    <w:rsid w:val="00EC6AD1"/>
    <w:rsid w:val="00EE1577"/>
    <w:rsid w:val="00F06FD5"/>
    <w:rsid w:val="00F243FE"/>
    <w:rsid w:val="00F31DA4"/>
    <w:rsid w:val="00F625C0"/>
    <w:rsid w:val="00F76631"/>
    <w:rsid w:val="00FA177B"/>
    <w:rsid w:val="00FB0046"/>
    <w:rsid w:val="00FC5DF8"/>
    <w:rsid w:val="00FC711B"/>
    <w:rsid w:val="00FC787C"/>
    <w:rsid w:val="00FD2236"/>
    <w:rsid w:val="00FD3788"/>
    <w:rsid w:val="00FE1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9CDB19"/>
  <w15:chartTrackingRefBased/>
  <w15:docId w15:val="{33BD7CA7-0D1A-429B-91CB-870ED23453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43FE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paragraph" w:styleId="Heading1">
    <w:name w:val="heading 1"/>
    <w:basedOn w:val="NoSpacing"/>
    <w:next w:val="Normal"/>
    <w:link w:val="Heading1Char"/>
    <w:uiPriority w:val="9"/>
    <w:qFormat/>
    <w:rsid w:val="002A1B08"/>
    <w:pPr>
      <w:spacing w:after="240"/>
      <w:jc w:val="center"/>
      <w:outlineLvl w:val="0"/>
    </w:pPr>
    <w:rPr>
      <w:b/>
      <w:sz w:val="64"/>
      <w:szCs w:val="64"/>
    </w:rPr>
  </w:style>
  <w:style w:type="paragraph" w:styleId="Heading2">
    <w:name w:val="heading 2"/>
    <w:basedOn w:val="NoSpacing"/>
    <w:next w:val="Normal"/>
    <w:link w:val="Heading2Char"/>
    <w:uiPriority w:val="9"/>
    <w:unhideWhenUsed/>
    <w:qFormat/>
    <w:rsid w:val="00FD2236"/>
    <w:pPr>
      <w:spacing w:after="240"/>
      <w:jc w:val="center"/>
      <w:outlineLvl w:val="1"/>
    </w:pPr>
    <w:rPr>
      <w:b/>
      <w:sz w:val="56"/>
      <w:szCs w:val="5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2EC7"/>
    <w:pPr>
      <w:keepNext/>
      <w:spacing w:after="120" w:line="240" w:lineRule="auto"/>
      <w:jc w:val="center"/>
      <w:outlineLvl w:val="2"/>
    </w:pPr>
    <w:rPr>
      <w:rFonts w:eastAsiaTheme="minorHAnsi"/>
      <w:b/>
      <w:sz w:val="56"/>
      <w:szCs w:val="5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243FE"/>
    <w:pPr>
      <w:spacing w:after="0" w:line="240" w:lineRule="auto"/>
    </w:pPr>
    <w:rPr>
      <w:rFonts w:ascii="Times New Roman" w:eastAsia="Calibri" w:hAnsi="Times New Roman" w:cs="Times New Roman"/>
      <w:sz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D2EC7"/>
    <w:rPr>
      <w:rFonts w:ascii="Times New Roman" w:hAnsi="Times New Roman" w:cs="Times New Roman"/>
      <w:b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2A1B08"/>
    <w:rPr>
      <w:rFonts w:ascii="Times New Roman" w:eastAsia="Calibri" w:hAnsi="Times New Roman" w:cs="Times New Roman"/>
      <w:b/>
      <w:sz w:val="64"/>
      <w:szCs w:val="64"/>
    </w:rPr>
  </w:style>
  <w:style w:type="character" w:customStyle="1" w:styleId="Heading2Char">
    <w:name w:val="Heading 2 Char"/>
    <w:basedOn w:val="DefaultParagraphFont"/>
    <w:link w:val="Heading2"/>
    <w:uiPriority w:val="9"/>
    <w:rsid w:val="00FD2236"/>
    <w:rPr>
      <w:rFonts w:ascii="Times New Roman" w:eastAsia="Calibri" w:hAnsi="Times New Roman" w:cs="Times New Roman"/>
      <w:b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mate20\Desktop\Templates\T%20Pages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lcf76f155ced4ddcb4097134ff3c332f xmlns="445c052d-62f2-4311-aa1e-92d59d005667">
      <Terms xmlns="http://schemas.microsoft.com/office/infopath/2007/PartnerControls"/>
    </lcf76f155ced4ddcb4097134ff3c332f>
    <TaxCatchAll xmlns="9eb9d2d6-3b32-48da-b080-b6b04fe49947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2CD28E8BDACD4393E7472BBE2FBBBC" ma:contentTypeVersion="19" ma:contentTypeDescription="Create a new document." ma:contentTypeScope="" ma:versionID="cd1079099dd703c4ae03099fb8875938">
  <xsd:schema xmlns:xsd="http://www.w3.org/2001/XMLSchema" xmlns:xs="http://www.w3.org/2001/XMLSchema" xmlns:p="http://schemas.microsoft.com/office/2006/metadata/properties" xmlns:ns1="http://schemas.microsoft.com/sharepoint/v3" xmlns:ns2="445c052d-62f2-4311-aa1e-92d59d005667" xmlns:ns3="9eb9d2d6-3b32-48da-b080-b6b04fe49947" targetNamespace="http://schemas.microsoft.com/office/2006/metadata/properties" ma:root="true" ma:fieldsID="145b390360f7b17530c5d602968baf1b" ns1:_="" ns2:_="" ns3:_="">
    <xsd:import namespace="http://schemas.microsoft.com/sharepoint/v3"/>
    <xsd:import namespace="445c052d-62f2-4311-aa1e-92d59d005667"/>
    <xsd:import namespace="9eb9d2d6-3b32-48da-b080-b6b04fe49947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5c052d-62f2-4311-aa1e-92d59d0056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6f04b984-fa73-4293-9547-6fa4c72eebf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b9d2d6-3b32-48da-b080-b6b04fe49947" elementFormDefault="qualified">
    <xsd:import namespace="http://schemas.microsoft.com/office/2006/documentManagement/types"/>
    <xsd:import namespace="http://schemas.microsoft.com/office/infopath/2007/PartnerControls"/>
    <xsd:element name="TaxCatchAll" ma:index="20" nillable="true" ma:displayName="Taxonomy Catch All Column" ma:hidden="true" ma:list="{554e9509-e8c6-468d-9bd6-6f75593a1c21}" ma:internalName="TaxCatchAll" ma:showField="CatchAllData" ma:web="9eb9d2d6-3b32-48da-b080-b6b04fe4994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5" ma:displayName="Content Typ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F96CDF7-7B0B-4D79-95BF-BA8563BE2B5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445c052d-62f2-4311-aa1e-92d59d005667"/>
    <ds:schemaRef ds:uri="9eb9d2d6-3b32-48da-b080-b6b04fe49947"/>
  </ds:schemaRefs>
</ds:datastoreItem>
</file>

<file path=customXml/itemProps2.xml><?xml version="1.0" encoding="utf-8"?>
<ds:datastoreItem xmlns:ds="http://schemas.openxmlformats.org/officeDocument/2006/customXml" ds:itemID="{9EA9C325-CF2F-4DE8-9EAE-F4FA87BF65E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B65BF58-CF57-4D35-88B5-9BDEB412C9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45c052d-62f2-4311-aa1e-92d59d005667"/>
    <ds:schemaRef ds:uri="9eb9d2d6-3b32-48da-b080-b6b04fe499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 Pages.dotx</Template>
  <TotalTime>105</TotalTime>
  <Pages>6</Pages>
  <Words>651</Words>
  <Characters>3711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EOG Science Grade 8 BRF Notes</dc:title>
  <dc:subject/>
  <dc:creator>Office of Accountabiltiy and Testing</dc:creator>
  <cp:keywords/>
  <dc:description/>
  <cp:lastModifiedBy>Stephanie Boyd</cp:lastModifiedBy>
  <cp:revision>47</cp:revision>
  <dcterms:created xsi:type="dcterms:W3CDTF">2024-11-26T15:06:00Z</dcterms:created>
  <dcterms:modified xsi:type="dcterms:W3CDTF">2026-04-13T14:45:00Z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0x010100352CD28E8BDACD4393E7472BBE2FBBBC</vt:lpwstr>
  </property>
  <property fmtid="{D5CDD505-2E9C-101B-9397-08002B2CF9AE}" pid="3" name="MediaServiceImageTags">
    <vt:lpwstr/>
  </property>
</Properties>
</file>