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7107" w:rsidRDefault="009F7107" w:rsidP="005572C4">
      <w:proofErr w:type="gramStart"/>
      <w:r>
        <w:t>,</w:t>
      </w:r>
      <w:proofErr w:type="spellStart"/>
      <w:r>
        <w:t>s</w:t>
      </w:r>
      <w:proofErr w:type="gramEnd"/>
      <w:r>
        <w:t>#b</w:t>
      </w:r>
      <w:proofErr w:type="spellEnd"/>
      <w:r>
        <w:t xml:space="preserve"> ,:at numb] is repres5t$ by      A#A</w:t>
      </w:r>
    </w:p>
    <w:p w:rsidR="00973DC2" w:rsidRDefault="009F7107" w:rsidP="005572C4">
      <w:r>
        <w:t xml:space="preserve">  </w:t>
      </w:r>
      <w:r w:rsidRPr="009F7107">
        <w:t>po9</w:t>
      </w:r>
      <w:proofErr w:type="gramStart"/>
      <w:r w:rsidRPr="009F7107">
        <w:t>t ;,p</w:t>
      </w:r>
      <w:proofErr w:type="gramEnd"/>
      <w:r w:rsidRPr="009F7107">
        <w:t xml:space="preserve"> on ! numb] l9e 2l8</w:t>
      </w:r>
    </w:p>
    <w:p w:rsidR="00973DC2" w:rsidRDefault="00973DC2" w:rsidP="005572C4"/>
    <w:p w:rsidR="00973DC2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4.5pt;margin-top:1.8pt;width:706.4pt;height:122.4pt;z-index:-251658752;mso-position-horizontal-relative:text;mso-position-vertical-relative:text">
            <v:imagedata r:id="rId5" o:title=""/>
          </v:shape>
          <o:OLEObject Type="Embed" ProgID="CorelDraw.Graphic.18" ShapeID="_x0000_s1026" DrawAspect="Content" ObjectID="_1644655269" r:id="rId6"/>
        </w:object>
      </w:r>
    </w:p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C862F7" w:rsidRDefault="00C862F7" w:rsidP="00C862F7">
      <w:r>
        <w:t xml:space="preserve">    </w:t>
      </w:r>
      <w:proofErr w:type="gramStart"/>
      <w:r>
        <w:t>,only</w:t>
      </w:r>
      <w:proofErr w:type="gramEnd"/>
      <w:r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5D2B6B">
        <w:t>.</w:t>
      </w:r>
      <w:r>
        <w:t>&gt;</w:t>
      </w:r>
    </w:p>
    <w:p w:rsidR="009F7107" w:rsidRDefault="009F7107" w:rsidP="009F7107"/>
    <w:p w:rsidR="009F7107" w:rsidRDefault="00915C25" w:rsidP="009F7107">
      <w:r>
        <w:rPr>
          <w:noProof/>
        </w:rPr>
        <w:object w:dxaOrig="1440" w:dyaOrig="1440">
          <v:shape id="_x0000_s1027" type="#_x0000_t75" style="position:absolute;margin-left:21.6pt;margin-top:3.6pt;width:522pt;height:80.7pt;z-index:-251656704;mso-position-horizontal-relative:text;mso-position-vertical-relative:text">
            <v:imagedata r:id="rId7" o:title=""/>
          </v:shape>
          <o:OLEObject Type="Embed" ProgID="CorelDraw.Graphic.17" ShapeID="_x0000_s1027" DrawAspect="Content" ObjectID="_1644655270" r:id="rId8"/>
        </w:object>
      </w:r>
    </w:p>
    <w:p w:rsidR="009F7107" w:rsidRDefault="009F7107" w:rsidP="009F7107"/>
    <w:p w:rsidR="009F7107" w:rsidRDefault="009F7107" w:rsidP="009F7107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76281A" w:rsidRDefault="0076281A" w:rsidP="005572C4"/>
    <w:p w:rsidR="0076281A" w:rsidRDefault="009F7107" w:rsidP="005572C4">
      <w:r>
        <w:t xml:space="preserve">                                      #B</w:t>
      </w:r>
    </w:p>
    <w:p w:rsidR="0076281A" w:rsidRDefault="007D6879" w:rsidP="005572C4">
      <w:proofErr w:type="gramStart"/>
      <w:r w:rsidRPr="007D6879">
        <w:lastRenderedPageBreak/>
        <w:t>,</w:t>
      </w:r>
      <w:proofErr w:type="spellStart"/>
      <w:r w:rsidRPr="007D6879">
        <w:t>s</w:t>
      </w:r>
      <w:proofErr w:type="gramEnd"/>
      <w:r w:rsidRPr="007D6879">
        <w:t>#c</w:t>
      </w:r>
      <w:proofErr w:type="spellEnd"/>
      <w:r w:rsidRPr="007D6879">
        <w:t xml:space="preserve"> ,:at </w:t>
      </w:r>
      <w:proofErr w:type="spellStart"/>
      <w:r w:rsidRPr="007D6879">
        <w:t>frac;n</w:t>
      </w:r>
      <w:proofErr w:type="spellEnd"/>
      <w:r w:rsidRPr="007D6879">
        <w:t xml:space="preserve"> ( ! circle is </w:t>
      </w:r>
      <w:r w:rsidR="00540E65">
        <w:t xml:space="preserve">       #B</w:t>
      </w:r>
    </w:p>
    <w:p w:rsidR="00540E65" w:rsidRDefault="00540E65" w:rsidP="005572C4">
      <w:r>
        <w:t xml:space="preserve">  </w:t>
      </w:r>
      <w:r w:rsidRPr="007D6879">
        <w:t>%ad$8</w:t>
      </w:r>
    </w:p>
    <w:p w:rsidR="0076281A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28" type="#_x0000_t75" style="position:absolute;margin-left:38.1pt;margin-top:29.4pt;width:251.25pt;height:251.7pt;z-index:-251654656;mso-position-horizontal-relative:text;mso-position-vertical-relative:text">
            <v:imagedata r:id="rId9" o:title=""/>
          </v:shape>
          <o:OLEObject Type="Embed" ProgID="CorelDraw.Graphic.18" ShapeID="_x0000_s1028" DrawAspect="Content" ObjectID="_1644655271" r:id="rId10"/>
        </w:object>
      </w:r>
    </w:p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C862F7" w:rsidRDefault="00DD47DC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EE52B5">
        <w:t>.</w:t>
      </w:r>
      <w:r>
        <w:t>&gt;</w:t>
      </w:r>
    </w:p>
    <w:p w:rsidR="00DD47DC" w:rsidRDefault="00915C25" w:rsidP="00C862F7">
      <w:r>
        <w:rPr>
          <w:noProof/>
        </w:rPr>
        <w:object w:dxaOrig="1440" w:dyaOrig="1440">
          <v:shape id="_x0000_s1029" type="#_x0000_t75" style="position:absolute;margin-left:21.6pt;margin-top:22.8pt;width:522pt;height:80.7pt;z-index:-251652608;mso-position-horizontal-relative:text;mso-position-vertical-relative:text">
            <v:imagedata r:id="rId7" o:title=""/>
          </v:shape>
          <o:OLEObject Type="Embed" ProgID="CorelDraw.Graphic.17" ShapeID="_x0000_s1029" DrawAspect="Content" ObjectID="_1644655272" r:id="rId11"/>
        </w:object>
      </w:r>
    </w:p>
    <w:p w:rsidR="00DD47DC" w:rsidRDefault="00DD47DC" w:rsidP="00DD47DC"/>
    <w:p w:rsidR="00DD47DC" w:rsidRDefault="00DD47DC" w:rsidP="00DD47DC"/>
    <w:p w:rsidR="00DD47DC" w:rsidRDefault="00DD47DC" w:rsidP="00DD47DC"/>
    <w:p w:rsidR="0076281A" w:rsidRDefault="0076281A" w:rsidP="005572C4"/>
    <w:p w:rsidR="0076281A" w:rsidRDefault="0076281A" w:rsidP="005572C4"/>
    <w:p w:rsidR="0076281A" w:rsidRDefault="005D3F99" w:rsidP="005572C4">
      <w:proofErr w:type="gramStart"/>
      <w:r>
        <w:t>,,</w:t>
      </w:r>
      <w:proofErr w:type="gramEnd"/>
      <w:r>
        <w:t xml:space="preserve">/OP </w:t>
      </w:r>
      <w:r w:rsidR="00DD47DC">
        <w:t xml:space="preserve">     </w:t>
      </w:r>
      <w:r>
        <w:t xml:space="preserve">                          </w:t>
      </w:r>
      <w:r w:rsidR="00DD47DC">
        <w:t xml:space="preserve"> #C</w:t>
      </w:r>
    </w:p>
    <w:p w:rsidR="0092785A" w:rsidRDefault="0092785A" w:rsidP="005572C4">
      <w:r w:rsidRPr="0092785A">
        <w:t>#</w:t>
      </w:r>
      <w:proofErr w:type="gramStart"/>
      <w:r w:rsidRPr="0092785A">
        <w:t>aa ,</w:t>
      </w:r>
      <w:r>
        <w:t>a</w:t>
      </w:r>
      <w:proofErr w:type="gramEnd"/>
      <w:r>
        <w:t xml:space="preserve"> </w:t>
      </w:r>
      <w:proofErr w:type="spellStart"/>
      <w:r>
        <w:t>libr</w:t>
      </w:r>
      <w:proofErr w:type="spellEnd"/>
      <w:r>
        <w:t xml:space="preserve">&gt;y has #ab1ejj </w:t>
      </w:r>
      <w:proofErr w:type="spellStart"/>
      <w:r>
        <w:t>fic;n</w:t>
      </w:r>
      <w:proofErr w:type="spellEnd"/>
      <w:r>
        <w:t xml:space="preserve">      </w:t>
      </w:r>
      <w:proofErr w:type="spellStart"/>
      <w:r>
        <w:t>a#g</w:t>
      </w:r>
      <w:proofErr w:type="spellEnd"/>
    </w:p>
    <w:p w:rsidR="0092785A" w:rsidRDefault="0092785A" w:rsidP="005572C4">
      <w:r>
        <w:t xml:space="preserve">    </w:t>
      </w:r>
      <w:r w:rsidRPr="0092785A">
        <w:t xml:space="preserve">books &amp; #ai1jjj </w:t>
      </w:r>
      <w:proofErr w:type="spellStart"/>
      <w:proofErr w:type="gramStart"/>
      <w:r w:rsidRPr="0092785A">
        <w:t>nonfic;n</w:t>
      </w:r>
      <w:proofErr w:type="spellEnd"/>
      <w:proofErr w:type="gramEnd"/>
      <w:r w:rsidRPr="0092785A">
        <w:t xml:space="preserve"> books4</w:t>
      </w:r>
    </w:p>
    <w:p w:rsidR="0092785A" w:rsidRDefault="0092785A" w:rsidP="005572C4"/>
    <w:p w:rsidR="00D21EA1" w:rsidRDefault="00D21EA1" w:rsidP="00D21EA1">
      <w:pPr>
        <w:ind w:left="2880" w:hanging="720"/>
      </w:pPr>
      <w:r w:rsidRPr="00D21EA1">
        <w:t>_</w:t>
      </w:r>
      <w:proofErr w:type="gramStart"/>
      <w:r w:rsidRPr="00D21EA1">
        <w:t>4 ,curr</w:t>
      </w:r>
      <w:proofErr w:type="gramEnd"/>
      <w:r w:rsidRPr="00D21EA1">
        <w:t xml:space="preserve">5tly1 #b/e ( ! </w:t>
      </w:r>
      <w:proofErr w:type="spellStart"/>
      <w:r w:rsidRPr="00D21EA1">
        <w:t>fic;n</w:t>
      </w:r>
      <w:proofErr w:type="spellEnd"/>
      <w:r w:rsidRPr="00D21EA1">
        <w:t xml:space="preserve"> books &gt;e *</w:t>
      </w:r>
      <w:proofErr w:type="spellStart"/>
      <w:r w:rsidRPr="00D21EA1">
        <w:t>eck</w:t>
      </w:r>
      <w:proofErr w:type="spellEnd"/>
      <w:r w:rsidRPr="00D21EA1">
        <w:t>$ \4</w:t>
      </w:r>
    </w:p>
    <w:p w:rsidR="00D21EA1" w:rsidRDefault="00D21EA1" w:rsidP="00D21EA1">
      <w:pPr>
        <w:ind w:left="2880" w:hanging="720"/>
      </w:pPr>
      <w:r w:rsidRPr="00D21EA1">
        <w:t>_</w:t>
      </w:r>
      <w:proofErr w:type="gramStart"/>
      <w:r w:rsidRPr="00D21EA1">
        <w:t>4 ,curr</w:t>
      </w:r>
      <w:proofErr w:type="gramEnd"/>
      <w:r w:rsidRPr="00D21EA1">
        <w:t xml:space="preserve">5tly1 #b/e ( ! </w:t>
      </w:r>
      <w:proofErr w:type="spellStart"/>
      <w:r w:rsidRPr="00D21EA1">
        <w:t>nonfic;n</w:t>
      </w:r>
      <w:proofErr w:type="spellEnd"/>
      <w:r w:rsidRPr="00D21EA1">
        <w:t xml:space="preserve"> books &gt;e *</w:t>
      </w:r>
      <w:proofErr w:type="spellStart"/>
      <w:r w:rsidRPr="00D21EA1">
        <w:t>eck</w:t>
      </w:r>
      <w:proofErr w:type="spellEnd"/>
      <w:r w:rsidRPr="00D21EA1">
        <w:t>$ \4</w:t>
      </w:r>
    </w:p>
    <w:p w:rsidR="0092785A" w:rsidRDefault="00D21EA1" w:rsidP="00D21EA1">
      <w:pPr>
        <w:ind w:left="2880" w:hanging="720"/>
      </w:pPr>
      <w:r w:rsidRPr="00D21EA1">
        <w:t>_</w:t>
      </w:r>
      <w:proofErr w:type="gramStart"/>
      <w:r w:rsidRPr="00D21EA1">
        <w:t>4 ,</w:t>
      </w:r>
      <w:proofErr w:type="gramEnd"/>
      <w:r w:rsidRPr="00D21EA1">
        <w:t>( ! books *</w:t>
      </w:r>
      <w:proofErr w:type="spellStart"/>
      <w:r w:rsidRPr="00D21EA1">
        <w:t>eck</w:t>
      </w:r>
      <w:proofErr w:type="spellEnd"/>
      <w:r w:rsidRPr="00D21EA1">
        <w:t>$ \1 #a/</w:t>
      </w:r>
      <w:proofErr w:type="spellStart"/>
      <w:r w:rsidRPr="00D21EA1">
        <w:t>aj</w:t>
      </w:r>
      <w:proofErr w:type="spellEnd"/>
      <w:r w:rsidRPr="00D21EA1">
        <w:t xml:space="preserve"> &gt;e due back ? week4</w:t>
      </w:r>
    </w:p>
    <w:p w:rsidR="0092785A" w:rsidRDefault="0092785A" w:rsidP="005572C4"/>
    <w:p w:rsidR="0076281A" w:rsidRDefault="0014439E" w:rsidP="005572C4">
      <w:r>
        <w:t xml:space="preserve">    </w:t>
      </w:r>
      <w:proofErr w:type="gramStart"/>
      <w:r w:rsidRPr="0014439E">
        <w:t>,h</w:t>
      </w:r>
      <w:proofErr w:type="gramEnd"/>
      <w:r w:rsidRPr="0014439E">
        <w:t>[ _m books &gt;e due ? week8</w:t>
      </w:r>
    </w:p>
    <w:p w:rsidR="00C862F7" w:rsidRDefault="0014439E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EE52B5">
        <w:t>.</w:t>
      </w:r>
      <w:r>
        <w:t>&gt;</w:t>
      </w:r>
    </w:p>
    <w:p w:rsidR="0014439E" w:rsidRDefault="00915C25" w:rsidP="00C862F7">
      <w:r>
        <w:rPr>
          <w:noProof/>
        </w:rPr>
        <w:object w:dxaOrig="1440" w:dyaOrig="1440">
          <v:shape id="_x0000_s1030" type="#_x0000_t75" style="position:absolute;margin-left:21.6pt;margin-top:22.8pt;width:522pt;height:80.7pt;z-index:-251650560;mso-position-horizontal-relative:text;mso-position-vertical-relative:text">
            <v:imagedata r:id="rId7" o:title=""/>
          </v:shape>
          <o:OLEObject Type="Embed" ProgID="CorelDraw.Graphic.17" ShapeID="_x0000_s1030" DrawAspect="Content" ObjectID="_1644655273" r:id="rId12"/>
        </w:object>
      </w:r>
    </w:p>
    <w:p w:rsidR="0014439E" w:rsidRDefault="0014439E" w:rsidP="0014439E"/>
    <w:p w:rsidR="0014439E" w:rsidRDefault="0014439E" w:rsidP="0014439E"/>
    <w:p w:rsidR="00D21EA1" w:rsidRDefault="00D21EA1" w:rsidP="0014439E"/>
    <w:p w:rsidR="00D21EA1" w:rsidRDefault="00D21EA1" w:rsidP="0014439E"/>
    <w:p w:rsidR="00D21EA1" w:rsidRDefault="00D21EA1" w:rsidP="0014439E"/>
    <w:p w:rsidR="00D21EA1" w:rsidRDefault="00D21EA1" w:rsidP="0014439E"/>
    <w:p w:rsidR="0092785A" w:rsidRDefault="0092785A" w:rsidP="0014439E"/>
    <w:p w:rsidR="0092785A" w:rsidRDefault="0092785A" w:rsidP="0014439E">
      <w:r>
        <w:t xml:space="preserve"> </w:t>
      </w:r>
      <w:r w:rsidR="0014439E">
        <w:t xml:space="preserve">                                 </w:t>
      </w:r>
      <w:r>
        <w:t xml:space="preserve"> </w:t>
      </w:r>
      <w:r w:rsidR="0014439E">
        <w:t xml:space="preserve">  #AB</w:t>
      </w:r>
    </w:p>
    <w:p w:rsidR="0014439E" w:rsidRDefault="0014439E" w:rsidP="0014439E">
      <w:r w:rsidRPr="0014439E">
        <w:t>#</w:t>
      </w:r>
      <w:proofErr w:type="gramStart"/>
      <w:r w:rsidRPr="0014439E">
        <w:t xml:space="preserve">ab </w:t>
      </w:r>
      <w:r>
        <w:t>,kev</w:t>
      </w:r>
      <w:proofErr w:type="gramEnd"/>
      <w:r>
        <w:t xml:space="preserve">9 is </w:t>
      </w:r>
      <w:proofErr w:type="spellStart"/>
      <w:r>
        <w:t>pd</w:t>
      </w:r>
      <w:proofErr w:type="spellEnd"/>
      <w:r>
        <w:t xml:space="preserve"> @s#h4hj p] h\r4 ,he   #H</w:t>
      </w:r>
    </w:p>
    <w:p w:rsidR="0014439E" w:rsidRDefault="0014439E" w:rsidP="0014439E">
      <w:r>
        <w:t xml:space="preserve">  </w:t>
      </w:r>
      <w:r w:rsidRPr="0014439E">
        <w:t>"w$ #g h\rs</w:t>
      </w:r>
      <w:proofErr w:type="gramStart"/>
      <w:r w:rsidRPr="0014439E">
        <w:t>4 ,he</w:t>
      </w:r>
      <w:proofErr w:type="gramEnd"/>
      <w:r w:rsidRPr="0014439E">
        <w:t xml:space="preserve"> gave 8 "m #a/d ( 8</w:t>
      </w:r>
    </w:p>
    <w:p w:rsidR="0014439E" w:rsidRDefault="0014439E" w:rsidP="0014439E">
      <w:r>
        <w:t xml:space="preserve"> </w:t>
      </w:r>
      <w:r w:rsidRPr="0014439E">
        <w:t xml:space="preserve"> e&gt;n+s</w:t>
      </w:r>
      <w:proofErr w:type="gramStart"/>
      <w:r w:rsidRPr="0014439E">
        <w:t>4 ,h</w:t>
      </w:r>
      <w:proofErr w:type="gramEnd"/>
      <w:r w:rsidRPr="0014439E">
        <w:t>[ m* did ,kev9 h left8</w:t>
      </w:r>
    </w:p>
    <w:p w:rsidR="00F73AC3" w:rsidRDefault="0093563D" w:rsidP="005572C4">
      <w:r>
        <w:t xml:space="preserve">    </w:t>
      </w:r>
      <w:r w:rsidRPr="0093563D">
        <w:t>"</w:t>
      </w:r>
      <w:proofErr w:type="gramStart"/>
      <w:r w:rsidRPr="0093563D">
        <w:t>&lt;,note</w:t>
      </w:r>
      <w:proofErr w:type="gramEnd"/>
      <w:r w:rsidRPr="0093563D">
        <w:t xml:space="preserve">3 ,express ! </w:t>
      </w:r>
      <w:proofErr w:type="spellStart"/>
      <w:r w:rsidRPr="0093563D">
        <w:t>answ</w:t>
      </w:r>
      <w:proofErr w:type="spellEnd"/>
      <w:r w:rsidRPr="0093563D">
        <w:t>] z</w:t>
      </w:r>
    </w:p>
    <w:p w:rsidR="0076281A" w:rsidRDefault="00F73AC3" w:rsidP="005572C4">
      <w:r>
        <w:t xml:space="preserve"> </w:t>
      </w:r>
      <w:r w:rsidR="0093563D" w:rsidRPr="0093563D">
        <w:t xml:space="preserve"> doll&gt;s4c5ts4"&gt;</w:t>
      </w:r>
    </w:p>
    <w:p w:rsidR="00C862F7" w:rsidRDefault="0014439E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D24142">
        <w:t>.</w:t>
      </w:r>
      <w:r>
        <w:t>&gt;</w:t>
      </w:r>
    </w:p>
    <w:p w:rsidR="0014439E" w:rsidRDefault="00915C25" w:rsidP="00C862F7">
      <w:r>
        <w:rPr>
          <w:noProof/>
        </w:rPr>
        <w:object w:dxaOrig="1440" w:dyaOrig="1440">
          <v:shape id="_x0000_s1032" type="#_x0000_t75" style="position:absolute;margin-left:21.6pt;margin-top:22.8pt;width:522pt;height:80.7pt;z-index:-251648512;mso-position-horizontal-relative:text;mso-position-vertical-relative:text">
            <v:imagedata r:id="rId7" o:title=""/>
          </v:shape>
          <o:OLEObject Type="Embed" ProgID="CorelDraw.Graphic.17" ShapeID="_x0000_s1032" DrawAspect="Content" ObjectID="_1644655274" r:id="rId13"/>
        </w:object>
      </w:r>
    </w:p>
    <w:p w:rsidR="0014439E" w:rsidRDefault="0014439E" w:rsidP="0014439E"/>
    <w:p w:rsidR="0014439E" w:rsidRDefault="0014439E" w:rsidP="0014439E"/>
    <w:p w:rsidR="0014439E" w:rsidRDefault="0014439E" w:rsidP="0014439E"/>
    <w:p w:rsidR="0076281A" w:rsidRDefault="0076281A" w:rsidP="005572C4"/>
    <w:p w:rsidR="0076281A" w:rsidRDefault="0076281A" w:rsidP="005572C4"/>
    <w:p w:rsidR="0076281A" w:rsidRDefault="0076281A" w:rsidP="005572C4"/>
    <w:p w:rsidR="003061A9" w:rsidRDefault="003061A9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14439E" w:rsidP="005572C4">
      <w:r>
        <w:t xml:space="preserve">                                     #AC</w:t>
      </w:r>
    </w:p>
    <w:p w:rsidR="0093563D" w:rsidRDefault="0093563D" w:rsidP="005572C4">
      <w:r>
        <w:t>#</w:t>
      </w:r>
      <w:proofErr w:type="gramStart"/>
      <w:r>
        <w:t>ac ,</w:t>
      </w:r>
      <w:proofErr w:type="spellStart"/>
      <w:r>
        <w:t>squ</w:t>
      </w:r>
      <w:proofErr w:type="spellEnd"/>
      <w:proofErr w:type="gramEnd"/>
      <w:r>
        <w:t>&gt;e ,,</w:t>
      </w:r>
      <w:proofErr w:type="spellStart"/>
      <w:r>
        <w:t>rstu</w:t>
      </w:r>
      <w:proofErr w:type="spellEnd"/>
      <w:r>
        <w:t xml:space="preserve"> is 9side           A#H</w:t>
      </w:r>
    </w:p>
    <w:p w:rsidR="0093563D" w:rsidRDefault="0093563D" w:rsidP="005572C4">
      <w:r>
        <w:t xml:space="preserve">  </w:t>
      </w:r>
      <w:proofErr w:type="gramStart"/>
      <w:r w:rsidRPr="0093563D">
        <w:t>trapezoid ,,rsvu</w:t>
      </w:r>
      <w:proofErr w:type="gramEnd"/>
      <w:r w:rsidRPr="0093563D">
        <w:t>4 ,:at is ! m1sure1 9</w:t>
      </w:r>
    </w:p>
    <w:p w:rsidR="0076281A" w:rsidRDefault="0093563D" w:rsidP="005572C4">
      <w:r>
        <w:t xml:space="preserve"> </w:t>
      </w:r>
      <w:r w:rsidRPr="0093563D">
        <w:t xml:space="preserve"> degrees1 </w:t>
      </w:r>
      <w:proofErr w:type="gramStart"/>
      <w:r w:rsidRPr="0093563D">
        <w:t>( angle</w:t>
      </w:r>
      <w:proofErr w:type="gramEnd"/>
      <w:r w:rsidRPr="0093563D">
        <w:t xml:space="preserve"> ,,vsr8</w:t>
      </w:r>
    </w:p>
    <w:p w:rsidR="0076281A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33" type="#_x0000_t75" style="position:absolute;margin-left:31.5pt;margin-top:25.5pt;width:429.85pt;height:218.05pt;z-index:-251646464;mso-position-horizontal-relative:text;mso-position-vertical-relative:text">
            <v:imagedata r:id="rId14" o:title=""/>
          </v:shape>
          <o:OLEObject Type="Embed" ProgID="CorelDraw.Graphic.18" ShapeID="_x0000_s1033" DrawAspect="Content" ObjectID="_1644655275" r:id="rId15"/>
        </w:object>
      </w:r>
    </w:p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C862F7" w:rsidRDefault="0093563D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C4646B">
        <w:t>.</w:t>
      </w:r>
      <w:r>
        <w:t>&gt;</w:t>
      </w:r>
    </w:p>
    <w:p w:rsidR="0093563D" w:rsidRDefault="00915C25" w:rsidP="00C862F7">
      <w:r>
        <w:rPr>
          <w:noProof/>
        </w:rPr>
        <w:object w:dxaOrig="1440" w:dyaOrig="1440">
          <v:shape id="_x0000_s1034" type="#_x0000_t75" style="position:absolute;margin-left:21.6pt;margin-top:22.8pt;width:522pt;height:80.7pt;z-index:-251644416;mso-position-horizontal-relative:text;mso-position-vertical-relative:text">
            <v:imagedata r:id="rId7" o:title=""/>
          </v:shape>
          <o:OLEObject Type="Embed" ProgID="CorelDraw.Graphic.17" ShapeID="_x0000_s1034" DrawAspect="Content" ObjectID="_1644655276" r:id="rId16"/>
        </w:object>
      </w:r>
    </w:p>
    <w:p w:rsidR="0093563D" w:rsidRDefault="0093563D" w:rsidP="0093563D"/>
    <w:p w:rsidR="0076281A" w:rsidRDefault="0076281A" w:rsidP="005572C4"/>
    <w:p w:rsidR="0076281A" w:rsidRDefault="0076281A" w:rsidP="005572C4"/>
    <w:p w:rsidR="0076281A" w:rsidRDefault="0076281A" w:rsidP="005572C4"/>
    <w:p w:rsidR="0093563D" w:rsidRDefault="0093563D" w:rsidP="005572C4">
      <w:r>
        <w:t xml:space="preserve">                                                 </w:t>
      </w:r>
    </w:p>
    <w:p w:rsidR="0076281A" w:rsidRDefault="0093563D" w:rsidP="005572C4">
      <w:r>
        <w:t xml:space="preserve">                                     #AD </w:t>
      </w:r>
    </w:p>
    <w:p w:rsidR="00EF66BD" w:rsidRDefault="00EF66BD" w:rsidP="005572C4">
      <w:r w:rsidRPr="00EF66BD">
        <w:t>#</w:t>
      </w:r>
      <w:proofErr w:type="gramStart"/>
      <w:r w:rsidRPr="00EF66BD">
        <w:t xml:space="preserve">ad </w:t>
      </w:r>
      <w:r>
        <w:t>,</w:t>
      </w:r>
      <w:proofErr w:type="spellStart"/>
      <w:r>
        <w:t>janet</w:t>
      </w:r>
      <w:proofErr w:type="spellEnd"/>
      <w:proofErr w:type="gramEnd"/>
      <w:r>
        <w:t xml:space="preserve"> c make #d/e ( a necklace   #I</w:t>
      </w:r>
    </w:p>
    <w:p w:rsidR="00EF66BD" w:rsidRDefault="00EF66BD" w:rsidP="005572C4">
      <w:r>
        <w:t xml:space="preserve">  </w:t>
      </w:r>
      <w:r w:rsidRPr="00EF66BD">
        <w:t>9 #</w:t>
      </w:r>
      <w:proofErr w:type="spellStart"/>
      <w:r w:rsidRPr="00EF66BD">
        <w:t>bj</w:t>
      </w:r>
      <w:proofErr w:type="spellEnd"/>
      <w:r w:rsidRPr="00EF66BD">
        <w:t xml:space="preserve"> m9utes</w:t>
      </w:r>
      <w:proofErr w:type="gramStart"/>
      <w:r w:rsidRPr="00EF66BD">
        <w:t>4 ,at</w:t>
      </w:r>
      <w:proofErr w:type="gramEnd"/>
      <w:r w:rsidRPr="00EF66BD">
        <w:t xml:space="preserve"> ? rate1 h[ _m</w:t>
      </w:r>
    </w:p>
    <w:p w:rsidR="00EF66BD" w:rsidRDefault="00EF66BD" w:rsidP="005572C4">
      <w:r>
        <w:t xml:space="preserve"> </w:t>
      </w:r>
      <w:r w:rsidRPr="00EF66BD">
        <w:t xml:space="preserve"> necklaces1 </w:t>
      </w:r>
      <w:proofErr w:type="gramStart"/>
      <w:r w:rsidRPr="00EF66BD">
        <w:t>to !</w:t>
      </w:r>
      <w:proofErr w:type="gramEnd"/>
      <w:r w:rsidRPr="00EF66BD">
        <w:t xml:space="preserve"> ne&gt;e/ t5? </w:t>
      </w:r>
      <w:proofErr w:type="gramStart"/>
      <w:r w:rsidRPr="00EF66BD">
        <w:t>( a</w:t>
      </w:r>
      <w:proofErr w:type="gramEnd"/>
    </w:p>
    <w:p w:rsidR="0076281A" w:rsidRDefault="00EF66BD" w:rsidP="005572C4">
      <w:r>
        <w:t xml:space="preserve"> </w:t>
      </w:r>
      <w:r w:rsidRPr="00EF66BD">
        <w:t xml:space="preserve"> necklace1 </w:t>
      </w:r>
      <w:proofErr w:type="gramStart"/>
      <w:r w:rsidRPr="00EF66BD">
        <w:t>c ,</w:t>
      </w:r>
      <w:proofErr w:type="spellStart"/>
      <w:r w:rsidRPr="00EF66BD">
        <w:t>janet</w:t>
      </w:r>
      <w:proofErr w:type="spellEnd"/>
      <w:proofErr w:type="gramEnd"/>
      <w:r w:rsidRPr="00EF66BD">
        <w:t xml:space="preserve"> make 9 #a h\r8</w:t>
      </w:r>
    </w:p>
    <w:p w:rsidR="00C862F7" w:rsidRDefault="00EF66BD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C4646B">
        <w:t>.</w:t>
      </w:r>
      <w:r>
        <w:t>&gt;</w:t>
      </w:r>
    </w:p>
    <w:p w:rsidR="00EF66BD" w:rsidRDefault="00915C25" w:rsidP="00C862F7">
      <w:r>
        <w:rPr>
          <w:noProof/>
        </w:rPr>
        <w:object w:dxaOrig="1440" w:dyaOrig="1440">
          <v:shape id="_x0000_s1035" type="#_x0000_t75" style="position:absolute;margin-left:21.6pt;margin-top:22.8pt;width:522pt;height:80.7pt;z-index:-251642368;mso-position-horizontal-relative:text;mso-position-vertical-relative:text">
            <v:imagedata r:id="rId7" o:title=""/>
          </v:shape>
          <o:OLEObject Type="Embed" ProgID="CorelDraw.Graphic.17" ShapeID="_x0000_s1035" DrawAspect="Content" ObjectID="_1644655277" r:id="rId17"/>
        </w:object>
      </w:r>
    </w:p>
    <w:p w:rsidR="00EF66BD" w:rsidRDefault="00EF66BD" w:rsidP="00EF66BD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FA7D29" w:rsidRDefault="00FA7D29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97C46" w:rsidP="005572C4">
      <w:r>
        <w:t xml:space="preserve">                                     #AE</w:t>
      </w:r>
    </w:p>
    <w:p w:rsidR="00797C46" w:rsidRDefault="00797C46" w:rsidP="005572C4">
      <w:r w:rsidRPr="00797C46">
        <w:t>#</w:t>
      </w:r>
      <w:proofErr w:type="gramStart"/>
      <w:r w:rsidRPr="00797C46">
        <w:t>ae ,</w:t>
      </w:r>
      <w:proofErr w:type="spellStart"/>
      <w:r w:rsidRPr="00797C46">
        <w:t>kyle</w:t>
      </w:r>
      <w:proofErr w:type="spellEnd"/>
      <w:proofErr w:type="gramEnd"/>
      <w:r w:rsidRPr="00797C46">
        <w:t xml:space="preserve"> b"\ ;x </w:t>
      </w:r>
      <w:r>
        <w:t xml:space="preserve">p5cils4 ,he </w:t>
      </w:r>
      <w:proofErr w:type="spellStart"/>
      <w:r>
        <w:t>pd</w:t>
      </w:r>
      <w:proofErr w:type="spellEnd"/>
      <w:r>
        <w:t xml:space="preserve">      A#I</w:t>
      </w:r>
    </w:p>
    <w:p w:rsidR="00797C46" w:rsidRDefault="00797C46" w:rsidP="005572C4">
      <w:r>
        <w:t xml:space="preserve">  </w:t>
      </w:r>
      <w:r w:rsidRPr="00797C46">
        <w:t>@s#a4bd1 9clud+ tax1 p] p5cil</w:t>
      </w:r>
      <w:proofErr w:type="gramStart"/>
      <w:r w:rsidRPr="00797C46">
        <w:t>4 ,he</w:t>
      </w:r>
      <w:proofErr w:type="gramEnd"/>
    </w:p>
    <w:p w:rsidR="00797C46" w:rsidRDefault="00797C46" w:rsidP="005572C4">
      <w:r>
        <w:t xml:space="preserve"> </w:t>
      </w:r>
      <w:r w:rsidRPr="00797C46">
        <w:t xml:space="preserve"> </w:t>
      </w:r>
      <w:proofErr w:type="gramStart"/>
      <w:r w:rsidRPr="00797C46">
        <w:t>gave !</w:t>
      </w:r>
      <w:proofErr w:type="gramEnd"/>
      <w:r w:rsidRPr="00797C46">
        <w:t xml:space="preserve"> </w:t>
      </w:r>
      <w:proofErr w:type="spellStart"/>
      <w:r w:rsidRPr="00797C46">
        <w:t>ca%i</w:t>
      </w:r>
      <w:proofErr w:type="spellEnd"/>
      <w:r w:rsidRPr="00797C46">
        <w:t>] @</w:t>
      </w:r>
      <w:proofErr w:type="spellStart"/>
      <w:r w:rsidRPr="00797C46">
        <w:t>s#bj</w:t>
      </w:r>
      <w:proofErr w:type="spellEnd"/>
      <w:r w:rsidRPr="00797C46">
        <w:t xml:space="preserve"> &amp; rcvd @s#e4ab 9</w:t>
      </w:r>
    </w:p>
    <w:p w:rsidR="00797C46" w:rsidRDefault="00797C46" w:rsidP="005572C4">
      <w:r>
        <w:t xml:space="preserve"> </w:t>
      </w:r>
      <w:r w:rsidRPr="00797C46">
        <w:t xml:space="preserve"> *ange</w:t>
      </w:r>
      <w:proofErr w:type="gramStart"/>
      <w:r w:rsidRPr="00797C46">
        <w:t>4 ,h</w:t>
      </w:r>
      <w:proofErr w:type="gramEnd"/>
      <w:r w:rsidRPr="00797C46">
        <w:t>[ _m p5cils did ,</w:t>
      </w:r>
      <w:proofErr w:type="spellStart"/>
      <w:r w:rsidRPr="00797C46">
        <w:t>kyle</w:t>
      </w:r>
      <w:proofErr w:type="spellEnd"/>
    </w:p>
    <w:p w:rsidR="0076281A" w:rsidRDefault="00797C46" w:rsidP="005572C4">
      <w:r>
        <w:t xml:space="preserve"> </w:t>
      </w:r>
      <w:r w:rsidRPr="00797C46">
        <w:t xml:space="preserve"> </w:t>
      </w:r>
      <w:proofErr w:type="spellStart"/>
      <w:r w:rsidRPr="00797C46">
        <w:t>pur</w:t>
      </w:r>
      <w:proofErr w:type="spellEnd"/>
      <w:r w:rsidRPr="00797C46">
        <w:t>*ase8</w:t>
      </w:r>
    </w:p>
    <w:p w:rsidR="00C862F7" w:rsidRDefault="00797C46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C4646B">
        <w:t>.</w:t>
      </w:r>
      <w:r>
        <w:t>&gt;</w:t>
      </w:r>
    </w:p>
    <w:p w:rsidR="00797C46" w:rsidRDefault="00915C25" w:rsidP="00C862F7">
      <w:r>
        <w:rPr>
          <w:noProof/>
        </w:rPr>
        <w:object w:dxaOrig="1440" w:dyaOrig="1440">
          <v:shape id="_x0000_s1036" type="#_x0000_t75" style="position:absolute;margin-left:21.6pt;margin-top:22.8pt;width:522pt;height:80.7pt;z-index:-251640320;mso-position-horizontal-relative:text;mso-position-vertical-relative:text">
            <v:imagedata r:id="rId7" o:title=""/>
          </v:shape>
          <o:OLEObject Type="Embed" ProgID="CorelDraw.Graphic.17" ShapeID="_x0000_s1036" DrawAspect="Content" ObjectID="_1644655278" r:id="rId18"/>
        </w:object>
      </w:r>
    </w:p>
    <w:p w:rsidR="00797C46" w:rsidRDefault="00797C46" w:rsidP="00797C46"/>
    <w:p w:rsidR="00797C46" w:rsidRDefault="00797C46" w:rsidP="00797C46"/>
    <w:p w:rsidR="00797C46" w:rsidRDefault="00797C46" w:rsidP="00797C46"/>
    <w:p w:rsidR="0076281A" w:rsidRDefault="0076281A" w:rsidP="005572C4"/>
    <w:p w:rsidR="0076281A" w:rsidRDefault="0076281A" w:rsidP="005572C4"/>
    <w:p w:rsidR="0076281A" w:rsidRDefault="0076281A" w:rsidP="005572C4"/>
    <w:p w:rsidR="00C72718" w:rsidRDefault="00C72718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135B38" w:rsidP="005572C4">
      <w:r>
        <w:t xml:space="preserve">                                     #AF</w:t>
      </w:r>
    </w:p>
    <w:p w:rsidR="0056409B" w:rsidRDefault="0056409B" w:rsidP="005572C4">
      <w:r>
        <w:t>#</w:t>
      </w:r>
      <w:proofErr w:type="spellStart"/>
      <w:proofErr w:type="gramStart"/>
      <w:r>
        <w:t>af</w:t>
      </w:r>
      <w:proofErr w:type="spellEnd"/>
      <w:r>
        <w:t xml:space="preserve"> ,</w:t>
      </w:r>
      <w:proofErr w:type="gramEnd"/>
      <w:r>
        <w:t>! angles 9 ? diagram &gt;e        A#AA</w:t>
      </w:r>
    </w:p>
    <w:p w:rsidR="0076281A" w:rsidRDefault="0056409B" w:rsidP="005572C4">
      <w:r>
        <w:t xml:space="preserve">  </w:t>
      </w:r>
      <w:proofErr w:type="spellStart"/>
      <w:proofErr w:type="gramStart"/>
      <w:r w:rsidRPr="0056409B">
        <w:t>comple;t</w:t>
      </w:r>
      <w:proofErr w:type="spellEnd"/>
      <w:proofErr w:type="gramEnd"/>
      <w:r w:rsidRPr="0056409B">
        <w:t>&gt;y4</w:t>
      </w:r>
    </w:p>
    <w:p w:rsidR="0076281A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37" type="#_x0000_t75" style="position:absolute;margin-left:18pt;margin-top:12.3pt;width:373.7pt;height:307.8pt;z-index:-251638272;mso-position-horizontal-relative:text;mso-position-vertical-relative:text">
            <v:imagedata r:id="rId19" o:title=""/>
          </v:shape>
          <o:OLEObject Type="Embed" ProgID="CorelDraw.Graphic.18" ShapeID="_x0000_s1037" DrawAspect="Content" ObjectID="_1644655279" r:id="rId20"/>
        </w:object>
      </w:r>
    </w:p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56409B" w:rsidP="005572C4">
      <w:r>
        <w:t xml:space="preserve">    </w:t>
      </w:r>
      <w:proofErr w:type="gramStart"/>
      <w:r w:rsidRPr="0056409B">
        <w:t>,:</w:t>
      </w:r>
      <w:proofErr w:type="gramEnd"/>
      <w:r w:rsidRPr="0056409B">
        <w:t>at is ! value ( ;x8</w:t>
      </w:r>
    </w:p>
    <w:p w:rsidR="00C862F7" w:rsidRDefault="00874D9B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&gt;ea4`/&gt;</w:t>
      </w:r>
    </w:p>
    <w:p w:rsidR="0056409B" w:rsidRDefault="00915C25" w:rsidP="0056409B">
      <w:r>
        <w:rPr>
          <w:noProof/>
        </w:rPr>
        <w:object w:dxaOrig="1440" w:dyaOrig="1440">
          <v:shape id="_x0000_s1038" type="#_x0000_t75" style="position:absolute;margin-left:21.6pt;margin-top:9.55pt;width:522pt;height:78.3pt;z-index:-251636224;mso-position-horizontal-relative:text;mso-position-vertical-relative:text">
            <v:imagedata r:id="rId7" o:title=""/>
          </v:shape>
          <o:OLEObject Type="Embed" ProgID="CorelDraw.Graphic.17" ShapeID="_x0000_s1038" DrawAspect="Content" ObjectID="_1644655280" r:id="rId21"/>
        </w:object>
      </w:r>
    </w:p>
    <w:p w:rsidR="0056409B" w:rsidRDefault="0056409B" w:rsidP="0056409B"/>
    <w:p w:rsidR="00E8292C" w:rsidRDefault="00E8292C" w:rsidP="0056409B"/>
    <w:p w:rsidR="0056409B" w:rsidRDefault="0056409B" w:rsidP="0056409B"/>
    <w:p w:rsidR="0056409B" w:rsidRDefault="0056409B" w:rsidP="0056409B">
      <w:r>
        <w:t xml:space="preserve">                                     #A</w:t>
      </w:r>
      <w:r w:rsidR="000F21DD">
        <w:t>I</w:t>
      </w:r>
    </w:p>
    <w:p w:rsidR="00101274" w:rsidRDefault="00101274" w:rsidP="0056409B">
      <w:r w:rsidRPr="00101274">
        <w:t>#</w:t>
      </w:r>
      <w:proofErr w:type="gramStart"/>
      <w:r>
        <w:t>ag ,a</w:t>
      </w:r>
      <w:proofErr w:type="gramEnd"/>
      <w:r>
        <w:t xml:space="preserve"> c&gt; us$ #a/</w:t>
      </w:r>
      <w:proofErr w:type="spellStart"/>
      <w:r>
        <w:t>fd</w:t>
      </w:r>
      <w:proofErr w:type="spellEnd"/>
      <w:r>
        <w:t xml:space="preserve"> ( a gallon (     #AB</w:t>
      </w:r>
    </w:p>
    <w:p w:rsidR="00101274" w:rsidRDefault="00101274" w:rsidP="0056409B">
      <w:r>
        <w:t xml:space="preserve">  </w:t>
      </w:r>
      <w:r w:rsidRPr="00101274">
        <w:t xml:space="preserve">gas to drive #a/d </w:t>
      </w:r>
      <w:proofErr w:type="gramStart"/>
      <w:r w:rsidRPr="00101274">
        <w:t>( a</w:t>
      </w:r>
      <w:proofErr w:type="gramEnd"/>
      <w:r w:rsidRPr="00101274">
        <w:t xml:space="preserve"> mile4 ,at ?</w:t>
      </w:r>
    </w:p>
    <w:p w:rsidR="00455CB3" w:rsidRDefault="00101274" w:rsidP="0056409B">
      <w:r>
        <w:t xml:space="preserve"> </w:t>
      </w:r>
      <w:r w:rsidRPr="00101274">
        <w:t xml:space="preserve"> rate1 </w:t>
      </w:r>
      <w:proofErr w:type="gramStart"/>
      <w:r w:rsidRPr="00101274">
        <w:t>h[</w:t>
      </w:r>
      <w:proofErr w:type="gramEnd"/>
      <w:r w:rsidRPr="00101274">
        <w:t xml:space="preserve"> _m miles c ! c&gt; travel us+</w:t>
      </w:r>
    </w:p>
    <w:p w:rsidR="0056409B" w:rsidRDefault="00455CB3" w:rsidP="0056409B">
      <w:r>
        <w:t xml:space="preserve"> </w:t>
      </w:r>
      <w:r w:rsidR="00101274" w:rsidRPr="00101274">
        <w:t xml:space="preserve"> #a gallon </w:t>
      </w:r>
      <w:proofErr w:type="gramStart"/>
      <w:r w:rsidR="00101274" w:rsidRPr="00101274">
        <w:t>( gas</w:t>
      </w:r>
      <w:proofErr w:type="gramEnd"/>
      <w:r w:rsidR="00101274" w:rsidRPr="00101274">
        <w:t>8</w:t>
      </w:r>
    </w:p>
    <w:p w:rsidR="00C862F7" w:rsidRDefault="00101274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C4646B">
        <w:t>.</w:t>
      </w:r>
      <w:r>
        <w:t>&gt;</w:t>
      </w:r>
    </w:p>
    <w:p w:rsidR="00101274" w:rsidRDefault="00915C25" w:rsidP="00C862F7">
      <w:r>
        <w:rPr>
          <w:noProof/>
        </w:rPr>
        <w:object w:dxaOrig="1440" w:dyaOrig="1440">
          <v:shape id="_x0000_s1039" type="#_x0000_t75" style="position:absolute;margin-left:21.6pt;margin-top:22.8pt;width:522pt;height:80.7pt;z-index:-251634176;mso-position-horizontal-relative:text;mso-position-vertical-relative:text">
            <v:imagedata r:id="rId7" o:title=""/>
          </v:shape>
          <o:OLEObject Type="Embed" ProgID="CorelDraw.Graphic.17" ShapeID="_x0000_s1039" DrawAspect="Content" ObjectID="_1644655281" r:id="rId22"/>
        </w:object>
      </w:r>
    </w:p>
    <w:p w:rsidR="00101274" w:rsidRDefault="00101274" w:rsidP="00101274"/>
    <w:p w:rsidR="00101274" w:rsidRDefault="00101274" w:rsidP="00101274"/>
    <w:p w:rsidR="0076281A" w:rsidRDefault="00101274" w:rsidP="00101274">
      <w:r>
        <w:t xml:space="preserve">                                     </w:t>
      </w:r>
    </w:p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994D30" w:rsidRDefault="00994D30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101274" w:rsidP="005572C4">
      <w:r>
        <w:t xml:space="preserve">                                     #B</w:t>
      </w:r>
      <w:r w:rsidR="00475647">
        <w:t>J</w:t>
      </w:r>
    </w:p>
    <w:p w:rsidR="00101274" w:rsidRDefault="00101274" w:rsidP="005572C4">
      <w:r w:rsidRPr="00101274">
        <w:t>#</w:t>
      </w:r>
      <w:proofErr w:type="gramStart"/>
      <w:r w:rsidRPr="00101274">
        <w:t>ah</w:t>
      </w:r>
      <w:r>
        <w:t xml:space="preserve"> ,</w:t>
      </w:r>
      <w:proofErr w:type="spellStart"/>
      <w:r>
        <w:t>craig</w:t>
      </w:r>
      <w:proofErr w:type="spellEnd"/>
      <w:proofErr w:type="gramEnd"/>
      <w:r>
        <w:t xml:space="preserve"> e&gt;ns ! same am.t (       A#AB</w:t>
      </w:r>
    </w:p>
    <w:p w:rsidR="00101274" w:rsidRDefault="00101274" w:rsidP="005572C4">
      <w:r>
        <w:t xml:space="preserve">  </w:t>
      </w:r>
      <w:proofErr w:type="spellStart"/>
      <w:r w:rsidRPr="00101274">
        <w:t>m"oy</w:t>
      </w:r>
      <w:proofErr w:type="spellEnd"/>
      <w:r w:rsidRPr="00101274">
        <w:t xml:space="preserve"> </w:t>
      </w:r>
      <w:proofErr w:type="spellStart"/>
      <w:r w:rsidRPr="00101274">
        <w:t>ea</w:t>
      </w:r>
      <w:proofErr w:type="spellEnd"/>
      <w:r w:rsidRPr="00101274">
        <w:t xml:space="preserve">* mon?4 ,8 </w:t>
      </w:r>
      <w:proofErr w:type="spellStart"/>
      <w:r w:rsidRPr="00101274">
        <w:t>teleph"o</w:t>
      </w:r>
      <w:proofErr w:type="spellEnd"/>
      <w:r w:rsidRPr="00101274">
        <w:t xml:space="preserve"> bill is</w:t>
      </w:r>
    </w:p>
    <w:p w:rsidR="00101274" w:rsidRDefault="00101274" w:rsidP="005572C4">
      <w:r>
        <w:t xml:space="preserve"> </w:t>
      </w:r>
      <w:r w:rsidRPr="00101274">
        <w:t xml:space="preserve"> #a/</w:t>
      </w:r>
      <w:proofErr w:type="spellStart"/>
      <w:r w:rsidRPr="00101274">
        <w:t>bj</w:t>
      </w:r>
      <w:proofErr w:type="spellEnd"/>
      <w:r w:rsidRPr="00101274">
        <w:t xml:space="preserve"> </w:t>
      </w:r>
      <w:proofErr w:type="gramStart"/>
      <w:r w:rsidRPr="00101274">
        <w:t>( 8</w:t>
      </w:r>
      <w:proofErr w:type="gramEnd"/>
      <w:r w:rsidRPr="00101274">
        <w:t xml:space="preserve"> </w:t>
      </w:r>
      <w:proofErr w:type="spellStart"/>
      <w:r w:rsidRPr="00101274">
        <w:t>mon?ly</w:t>
      </w:r>
      <w:proofErr w:type="spellEnd"/>
      <w:r w:rsidRPr="00101274">
        <w:t xml:space="preserve"> e&gt;n+s1 &amp; he pays a</w:t>
      </w:r>
    </w:p>
    <w:p w:rsidR="00101274" w:rsidRDefault="00101274" w:rsidP="005572C4">
      <w:r>
        <w:t xml:space="preserve"> </w:t>
      </w:r>
      <w:r w:rsidRPr="00101274">
        <w:t xml:space="preserve"> total </w:t>
      </w:r>
      <w:proofErr w:type="gramStart"/>
      <w:r w:rsidRPr="00101274">
        <w:t>( @</w:t>
      </w:r>
      <w:proofErr w:type="spellStart"/>
      <w:proofErr w:type="gramEnd"/>
      <w:r w:rsidRPr="00101274">
        <w:t>s#gbj</w:t>
      </w:r>
      <w:proofErr w:type="spellEnd"/>
      <w:r w:rsidRPr="00101274">
        <w:t xml:space="preserve"> </w:t>
      </w:r>
      <w:proofErr w:type="spellStart"/>
      <w:r w:rsidRPr="00101274">
        <w:t>ea</w:t>
      </w:r>
      <w:proofErr w:type="spellEnd"/>
      <w:r w:rsidRPr="00101274">
        <w:t xml:space="preserve">* ye&gt; = 8 </w:t>
      </w:r>
      <w:proofErr w:type="spellStart"/>
      <w:r w:rsidRPr="00101274">
        <w:t>teleph"o</w:t>
      </w:r>
      <w:proofErr w:type="spellEnd"/>
    </w:p>
    <w:p w:rsidR="00101274" w:rsidRDefault="00101274" w:rsidP="005572C4">
      <w:r>
        <w:t xml:space="preserve"> </w:t>
      </w:r>
      <w:r w:rsidRPr="00101274">
        <w:t xml:space="preserve"> </w:t>
      </w:r>
      <w:proofErr w:type="gramStart"/>
      <w:r w:rsidRPr="00101274">
        <w:t>s]vice</w:t>
      </w:r>
      <w:proofErr w:type="gramEnd"/>
      <w:r w:rsidRPr="00101274">
        <w:t>4 ,h[ m* does ,</w:t>
      </w:r>
      <w:proofErr w:type="spellStart"/>
      <w:r w:rsidRPr="00101274">
        <w:t>craig</w:t>
      </w:r>
      <w:proofErr w:type="spellEnd"/>
      <w:r w:rsidRPr="00101274">
        <w:t xml:space="preserve"> e&gt;n </w:t>
      </w:r>
      <w:proofErr w:type="spellStart"/>
      <w:r w:rsidRPr="00101274">
        <w:t>ea</w:t>
      </w:r>
      <w:proofErr w:type="spellEnd"/>
      <w:r w:rsidRPr="00101274">
        <w:t>*</w:t>
      </w:r>
    </w:p>
    <w:p w:rsidR="0076281A" w:rsidRDefault="00101274" w:rsidP="005572C4">
      <w:r>
        <w:t xml:space="preserve"> </w:t>
      </w:r>
      <w:r w:rsidRPr="00101274">
        <w:t xml:space="preserve"> mon?1 9 doll&gt;s8</w:t>
      </w:r>
    </w:p>
    <w:p w:rsidR="00C862F7" w:rsidRDefault="00101274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C4646B">
        <w:t>.</w:t>
      </w:r>
      <w:r>
        <w:t>&gt;</w:t>
      </w:r>
    </w:p>
    <w:p w:rsidR="00101274" w:rsidRDefault="00915C25" w:rsidP="00C862F7">
      <w:r>
        <w:rPr>
          <w:noProof/>
        </w:rPr>
        <w:object w:dxaOrig="1440" w:dyaOrig="1440">
          <v:shape id="_x0000_s1040" type="#_x0000_t75" style="position:absolute;margin-left:21.6pt;margin-top:22.8pt;width:522pt;height:80.7pt;z-index:-251632128;mso-position-horizontal-relative:text;mso-position-vertical-relative:text">
            <v:imagedata r:id="rId7" o:title=""/>
          </v:shape>
          <o:OLEObject Type="Embed" ProgID="CorelDraw.Graphic.17" ShapeID="_x0000_s1040" DrawAspect="Content" ObjectID="_1644655282" r:id="rId23"/>
        </w:object>
      </w:r>
    </w:p>
    <w:p w:rsidR="00101274" w:rsidRDefault="00101274" w:rsidP="0010127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4F6BFB" w:rsidRDefault="004F6BFB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101274" w:rsidP="005572C4">
      <w:r>
        <w:t xml:space="preserve">                                     #B</w:t>
      </w:r>
      <w:r w:rsidR="00475647">
        <w:t>A</w:t>
      </w:r>
    </w:p>
    <w:p w:rsidR="00D10F84" w:rsidRDefault="00D10F84" w:rsidP="00D10F84">
      <w:r w:rsidRPr="00D10F84">
        <w:t>#</w:t>
      </w:r>
      <w:proofErr w:type="spellStart"/>
      <w:proofErr w:type="gramStart"/>
      <w:r w:rsidRPr="00D10F84">
        <w:t>a</w:t>
      </w:r>
      <w:r>
        <w:t>i</w:t>
      </w:r>
      <w:proofErr w:type="spellEnd"/>
      <w:r>
        <w:t xml:space="preserve"> ,a</w:t>
      </w:r>
      <w:proofErr w:type="gramEnd"/>
      <w:r>
        <w:t xml:space="preserve"> recipe requires #a/d cup (    #AC</w:t>
      </w:r>
    </w:p>
    <w:p w:rsidR="00D10F84" w:rsidRDefault="00D10F84" w:rsidP="00D10F84">
      <w:r>
        <w:t xml:space="preserve">  </w:t>
      </w:r>
      <w:r w:rsidRPr="00D10F84">
        <w:t xml:space="preserve">oil = e #b/c cup </w:t>
      </w:r>
      <w:proofErr w:type="gramStart"/>
      <w:r w:rsidRPr="00D10F84">
        <w:t>( wat</w:t>
      </w:r>
      <w:proofErr w:type="gramEnd"/>
      <w:r w:rsidRPr="00D10F84">
        <w:t>]4 ,h[ m* oil</w:t>
      </w:r>
    </w:p>
    <w:p w:rsidR="0076281A" w:rsidRPr="00D10F84" w:rsidRDefault="00D10F84" w:rsidP="00D10F84">
      <w:r>
        <w:t xml:space="preserve"> </w:t>
      </w:r>
      <w:r w:rsidRPr="00D10F84">
        <w:t xml:space="preserve"> "&lt;9 cups"&gt; is</w:t>
      </w:r>
      <w:r>
        <w:t xml:space="preserve"> </w:t>
      </w:r>
      <w:r w:rsidRPr="00D10F84">
        <w:t xml:space="preserve">ne$$ p] cup </w:t>
      </w:r>
      <w:proofErr w:type="gramStart"/>
      <w:r w:rsidRPr="00D10F84">
        <w:t>( wat</w:t>
      </w:r>
      <w:proofErr w:type="gramEnd"/>
      <w:r w:rsidRPr="00D10F84">
        <w:t>]8</w:t>
      </w:r>
    </w:p>
    <w:p w:rsidR="00C862F7" w:rsidRDefault="00D10F84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BE198A">
        <w:t>.</w:t>
      </w:r>
      <w:r>
        <w:t>&gt;</w:t>
      </w:r>
    </w:p>
    <w:p w:rsidR="00D10F84" w:rsidRDefault="00915C25" w:rsidP="00C862F7">
      <w:r>
        <w:rPr>
          <w:noProof/>
        </w:rPr>
        <w:object w:dxaOrig="1440" w:dyaOrig="1440">
          <v:shape id="_x0000_s1041" type="#_x0000_t75" style="position:absolute;margin-left:21.6pt;margin-top:22.8pt;width:522pt;height:80.7pt;z-index:-251630080;mso-position-horizontal-relative:text;mso-position-vertical-relative:text">
            <v:imagedata r:id="rId7" o:title=""/>
          </v:shape>
          <o:OLEObject Type="Embed" ProgID="CorelDraw.Graphic.17" ShapeID="_x0000_s1041" DrawAspect="Content" ObjectID="_1644655283" r:id="rId24"/>
        </w:object>
      </w:r>
    </w:p>
    <w:p w:rsidR="00D10F84" w:rsidRDefault="00D10F84" w:rsidP="00D10F84"/>
    <w:p w:rsidR="0076281A" w:rsidRDefault="0076281A" w:rsidP="005572C4"/>
    <w:p w:rsidR="0076281A" w:rsidRDefault="0076281A" w:rsidP="005572C4"/>
    <w:p w:rsidR="0076281A" w:rsidRDefault="0076281A" w:rsidP="005572C4"/>
    <w:p w:rsidR="00D10F84" w:rsidRDefault="00D10F84" w:rsidP="005572C4"/>
    <w:p w:rsidR="00D10F84" w:rsidRDefault="00D10F84" w:rsidP="005572C4"/>
    <w:p w:rsidR="00D10F84" w:rsidRDefault="00D10F84" w:rsidP="005572C4"/>
    <w:p w:rsidR="00325BE5" w:rsidRDefault="00325BE5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>
      <w:r>
        <w:t xml:space="preserve">                                     #B</w:t>
      </w:r>
      <w:r w:rsidR="00475647">
        <w:t>B</w:t>
      </w:r>
    </w:p>
    <w:p w:rsidR="00D10F84" w:rsidRDefault="00D10F84" w:rsidP="005572C4">
      <w:r w:rsidRPr="00D10F84">
        <w:t>#</w:t>
      </w:r>
      <w:proofErr w:type="spellStart"/>
      <w:r w:rsidRPr="00D10F84">
        <w:t>bj</w:t>
      </w:r>
      <w:proofErr w:type="spellEnd"/>
      <w:r w:rsidRPr="00D10F84">
        <w:t xml:space="preserve"> ,</w:t>
      </w:r>
      <w:proofErr w:type="gramStart"/>
      <w:r w:rsidRPr="00D10F84">
        <w:t>9 ?</w:t>
      </w:r>
      <w:proofErr w:type="gramEnd"/>
      <w:r w:rsidRPr="00D10F84">
        <w:t xml:space="preserve"> figure1 ,,</w:t>
      </w:r>
      <w:proofErr w:type="spellStart"/>
      <w:r w:rsidRPr="00D10F84">
        <w:t>st</w:t>
      </w:r>
      <w:proofErr w:type="spellEnd"/>
      <w:r w:rsidRPr="00D10F84">
        <w:t xml:space="preserve"> is a l9e4</w:t>
      </w:r>
      <w:r>
        <w:t xml:space="preserve">     A#AC</w:t>
      </w:r>
    </w:p>
    <w:p w:rsidR="00D10F84" w:rsidRDefault="00915C25" w:rsidP="005572C4">
      <w:bookmarkStart w:id="0" w:name="_GoBack"/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2" type="#_x0000_t75" style="position:absolute;margin-left:33pt;margin-top:24pt;width:503.25pt;height:280.35pt;z-index:-251628032;mso-position-horizontal-relative:text;mso-position-vertical-relative:text">
            <v:imagedata r:id="rId25" o:title=""/>
          </v:shape>
          <o:OLEObject Type="Embed" ProgID="CorelDraw.Graphic.18" ShapeID="_x0000_s1042" DrawAspect="Content" ObjectID="_1644655284" r:id="rId26"/>
        </w:object>
      </w:r>
      <w:bookmarkEnd w:id="0"/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32388D" w:rsidP="005572C4">
      <w:r>
        <w:t xml:space="preserve">    </w:t>
      </w:r>
      <w:proofErr w:type="gramStart"/>
      <w:r w:rsidRPr="0032388D">
        <w:t>,:</w:t>
      </w:r>
      <w:proofErr w:type="gramEnd"/>
      <w:r w:rsidRPr="0032388D">
        <w:t>at is ! value ( ;x8</w:t>
      </w:r>
    </w:p>
    <w:p w:rsidR="00C862F7" w:rsidRDefault="0032388D" w:rsidP="00C862F7">
      <w:r>
        <w:t xml:space="preserve">    </w:t>
      </w:r>
      <w:proofErr w:type="gramStart"/>
      <w:r w:rsidR="00C862F7">
        <w:t>,only</w:t>
      </w:r>
      <w:proofErr w:type="gramEnd"/>
      <w:r w:rsidR="00C862F7">
        <w:t xml:space="preserve"> #j1 #a1 #b1 #c1 #d1 #e1 #f1</w:t>
      </w:r>
    </w:p>
    <w:p w:rsidR="00C862F7" w:rsidRDefault="00C862F7" w:rsidP="00C862F7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C862F7" w:rsidRDefault="00C862F7" w:rsidP="00C862F7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C862F7" w:rsidRDefault="00C862F7" w:rsidP="00C862F7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C862F7" w:rsidRDefault="00C862F7" w:rsidP="00C862F7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BE198A">
        <w:t>.</w:t>
      </w:r>
      <w:r>
        <w:t>&gt;</w:t>
      </w:r>
    </w:p>
    <w:p w:rsidR="0032388D" w:rsidRDefault="00915C25" w:rsidP="00C862F7">
      <w:r>
        <w:rPr>
          <w:noProof/>
        </w:rPr>
        <w:object w:dxaOrig="1440" w:dyaOrig="1440">
          <v:shape id="_x0000_s1043" type="#_x0000_t75" style="position:absolute;margin-left:21.6pt;margin-top:22.8pt;width:522pt;height:80.7pt;z-index:-251625984;mso-position-horizontal-relative:text;mso-position-vertical-relative:text">
            <v:imagedata r:id="rId7" o:title=""/>
          </v:shape>
          <o:OLEObject Type="Embed" ProgID="CorelDraw.Graphic.17" ShapeID="_x0000_s1043" DrawAspect="Content" ObjectID="_1644655285" r:id="rId27"/>
        </w:object>
      </w:r>
    </w:p>
    <w:p w:rsidR="0032388D" w:rsidRDefault="0032388D" w:rsidP="0032388D"/>
    <w:p w:rsidR="0032388D" w:rsidRDefault="0032388D" w:rsidP="0032388D"/>
    <w:p w:rsidR="00F86A69" w:rsidRDefault="00F86A69" w:rsidP="0032388D"/>
    <w:p w:rsidR="001541A2" w:rsidRDefault="001541A2" w:rsidP="0032388D"/>
    <w:p w:rsidR="00D10F84" w:rsidRDefault="0032388D" w:rsidP="005572C4">
      <w:r>
        <w:t xml:space="preserve">                                     #B</w:t>
      </w:r>
      <w:r w:rsidR="00475647">
        <w:t>C</w:t>
      </w:r>
    </w:p>
    <w:p w:rsidR="000E2360" w:rsidRDefault="000E2360" w:rsidP="005572C4">
      <w:r w:rsidRPr="000E2360">
        <w:t>#</w:t>
      </w:r>
      <w:proofErr w:type="gramStart"/>
      <w:r w:rsidRPr="000E2360">
        <w:t>bi ,</w:t>
      </w:r>
      <w:proofErr w:type="gramEnd"/>
      <w:r w:rsidRPr="000E2360">
        <w:t>? diagram is a scale draw+ (</w:t>
      </w:r>
      <w:r>
        <w:t xml:space="preserve">    #AH</w:t>
      </w:r>
    </w:p>
    <w:p w:rsidR="00D10F84" w:rsidRDefault="000E2360" w:rsidP="005572C4">
      <w:r>
        <w:t xml:space="preserve">    </w:t>
      </w:r>
      <w:r w:rsidRPr="000E2360">
        <w:t>a</w:t>
      </w:r>
      <w:r>
        <w:t xml:space="preserve"> </w:t>
      </w:r>
      <w:r w:rsidRPr="000E2360">
        <w:t>/ore4</w:t>
      </w:r>
    </w:p>
    <w:p w:rsidR="00D10F84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4" type="#_x0000_t75" style="position:absolute;margin-left:37.5pt;margin-top:18.9pt;width:672.35pt;height:378.25pt;z-index:-251623936;mso-position-horizontal-relative:text;mso-position-vertical-relative:text">
            <v:imagedata r:id="rId28" o:title=""/>
          </v:shape>
          <o:OLEObject Type="Embed" ProgID="CorelDraw.Graphic.18" ShapeID="_x0000_s1044" DrawAspect="Content" ObjectID="_1644655286" r:id="rId29"/>
        </w:objec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0E2360" w:rsidP="005572C4">
      <w:r>
        <w:t xml:space="preserve">  </w:t>
      </w:r>
      <w:proofErr w:type="gramStart"/>
      <w:r w:rsidRPr="000E2360">
        <w:t>,scale</w:t>
      </w:r>
      <w:proofErr w:type="gramEnd"/>
      <w:r w:rsidRPr="000E2360">
        <w:t>3 #a 9* "7 #</w:t>
      </w:r>
      <w:proofErr w:type="spellStart"/>
      <w:r w:rsidRPr="000E2360">
        <w:t>af</w:t>
      </w:r>
      <w:proofErr w:type="spellEnd"/>
      <w:r w:rsidRPr="000E2360">
        <w:t xml:space="preserve"> feet</w:t>
      </w:r>
    </w:p>
    <w:p w:rsidR="00D10F84" w:rsidRDefault="00D10F84" w:rsidP="005572C4"/>
    <w:p w:rsidR="000E2360" w:rsidRDefault="000E2360" w:rsidP="005572C4">
      <w:r>
        <w:t xml:space="preserve">    </w:t>
      </w:r>
      <w:proofErr w:type="gramStart"/>
      <w:r w:rsidRPr="000E2360">
        <w:t>,to</w:t>
      </w:r>
      <w:proofErr w:type="gramEnd"/>
      <w:r w:rsidRPr="000E2360">
        <w:t xml:space="preserve"> ! ne&gt;e/ #</w:t>
      </w:r>
      <w:proofErr w:type="spellStart"/>
      <w:r w:rsidRPr="000E2360">
        <w:t>ej</w:t>
      </w:r>
      <w:proofErr w:type="spellEnd"/>
      <w:r w:rsidRPr="000E2360">
        <w:t xml:space="preserve"> </w:t>
      </w:r>
      <w:proofErr w:type="spellStart"/>
      <w:r w:rsidRPr="000E2360">
        <w:t>squ</w:t>
      </w:r>
      <w:proofErr w:type="spellEnd"/>
      <w:r w:rsidRPr="000E2360">
        <w:t>&gt;e feet1 :at is !</w:t>
      </w:r>
    </w:p>
    <w:p w:rsidR="00D10F84" w:rsidRDefault="000E2360" w:rsidP="005572C4">
      <w:r w:rsidRPr="000E2360">
        <w:t xml:space="preserve"> </w:t>
      </w:r>
      <w:r>
        <w:t xml:space="preserve">   </w:t>
      </w:r>
      <w:r w:rsidRPr="000E2360">
        <w:t>&gt;</w:t>
      </w:r>
      <w:proofErr w:type="spellStart"/>
      <w:r w:rsidRPr="000E2360">
        <w:t>ea</w:t>
      </w:r>
      <w:proofErr w:type="spellEnd"/>
      <w:r w:rsidRPr="000E2360">
        <w:t xml:space="preserve"> </w:t>
      </w:r>
      <w:proofErr w:type="gramStart"/>
      <w:r w:rsidRPr="000E2360">
        <w:t>( !</w:t>
      </w:r>
      <w:proofErr w:type="gramEnd"/>
      <w:r w:rsidRPr="000E2360">
        <w:t xml:space="preserve"> actual /ore8</w:t>
      </w:r>
    </w:p>
    <w:p w:rsidR="00D10F84" w:rsidRDefault="000E2360" w:rsidP="005572C4">
      <w:r>
        <w:t xml:space="preserve">  </w:t>
      </w:r>
      <w:proofErr w:type="gramStart"/>
      <w:r w:rsidRPr="000E2360">
        <w:t>,a</w:t>
      </w:r>
      <w:proofErr w:type="gramEnd"/>
      <w:r w:rsidRPr="000E2360">
        <w:t xml:space="preserve"> #b1cej </w:t>
      </w:r>
      <w:proofErr w:type="spellStart"/>
      <w:r w:rsidRPr="000E2360">
        <w:t>squ</w:t>
      </w:r>
      <w:proofErr w:type="spellEnd"/>
      <w:r w:rsidRPr="000E2360">
        <w:t>&gt;e feet</w:t>
      </w:r>
    </w:p>
    <w:p w:rsidR="00D10F84" w:rsidRDefault="000E2360" w:rsidP="005572C4">
      <w:r>
        <w:t xml:space="preserve">  </w:t>
      </w:r>
      <w:proofErr w:type="gramStart"/>
      <w:r w:rsidRPr="000E2360">
        <w:t>;,</w:t>
      </w:r>
      <w:proofErr w:type="gramEnd"/>
      <w:r w:rsidRPr="000E2360">
        <w:t xml:space="preserve">b #b1djj </w:t>
      </w:r>
      <w:proofErr w:type="spellStart"/>
      <w:r w:rsidRPr="000E2360">
        <w:t>squ</w:t>
      </w:r>
      <w:proofErr w:type="spellEnd"/>
      <w:r w:rsidRPr="000E2360">
        <w:t>&gt;e feet</w:t>
      </w:r>
    </w:p>
    <w:p w:rsidR="00D10F84" w:rsidRDefault="000E2360" w:rsidP="005572C4">
      <w:r>
        <w:t xml:space="preserve">  </w:t>
      </w:r>
      <w:proofErr w:type="gramStart"/>
      <w:r w:rsidRPr="000E2360">
        <w:t>;,</w:t>
      </w:r>
      <w:proofErr w:type="gramEnd"/>
      <w:r w:rsidRPr="000E2360">
        <w:t xml:space="preserve">c #b1dej </w:t>
      </w:r>
      <w:proofErr w:type="spellStart"/>
      <w:r w:rsidRPr="000E2360">
        <w:t>squ</w:t>
      </w:r>
      <w:proofErr w:type="spellEnd"/>
      <w:r w:rsidRPr="000E2360">
        <w:t>&gt;e feet</w:t>
      </w:r>
    </w:p>
    <w:p w:rsidR="00D10F84" w:rsidRDefault="000E2360" w:rsidP="005572C4">
      <w:r>
        <w:t xml:space="preserve">  </w:t>
      </w:r>
      <w:proofErr w:type="gramStart"/>
      <w:r w:rsidRPr="000E2360">
        <w:t>;,</w:t>
      </w:r>
      <w:proofErr w:type="gramEnd"/>
      <w:r w:rsidRPr="000E2360">
        <w:t xml:space="preserve">d #b1ejj </w:t>
      </w:r>
      <w:proofErr w:type="spellStart"/>
      <w:r w:rsidRPr="000E2360">
        <w:t>squ</w:t>
      </w:r>
      <w:proofErr w:type="spellEnd"/>
      <w:r w:rsidRPr="000E2360">
        <w:t>&gt;e feet</w:t>
      </w:r>
      <w:r>
        <w:t xml:space="preserve">              #B</w:t>
      </w:r>
      <w:r w:rsidR="00475647">
        <w:t>I</w:t>
      </w:r>
    </w:p>
    <w:p w:rsidR="00D10F84" w:rsidRDefault="00F0151F" w:rsidP="005572C4">
      <w:r w:rsidRPr="00F0151F">
        <w:t>#</w:t>
      </w:r>
      <w:proofErr w:type="spellStart"/>
      <w:proofErr w:type="gramStart"/>
      <w:r w:rsidRPr="00F0151F">
        <w:t>cj</w:t>
      </w:r>
      <w:proofErr w:type="spellEnd"/>
      <w:r w:rsidRPr="00F0151F">
        <w:t xml:space="preserve"> ,</w:t>
      </w:r>
      <w:proofErr w:type="gramEnd"/>
      <w:r w:rsidRPr="00F0151F">
        <w:t>? sp9n] w 2 spun twice4</w:t>
      </w:r>
      <w:r>
        <w:t xml:space="preserve">         #AI</w:t>
      </w:r>
    </w:p>
    <w:p w:rsidR="00D10F84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5" type="#_x0000_t75" style="position:absolute;margin-left:33pt;margin-top:25.5pt;width:244.1pt;height:235.85pt;z-index:-251621888;mso-position-horizontal-relative:text;mso-position-vertical-relative:text">
            <v:imagedata r:id="rId30" o:title=""/>
          </v:shape>
          <o:OLEObject Type="Embed" ProgID="CorelDraw.Graphic.18" ShapeID="_x0000_s1045" DrawAspect="Content" ObjectID="_1644655287" r:id="rId31"/>
        </w:objec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F0151F" w:rsidRDefault="00F0151F" w:rsidP="005572C4">
      <w:r>
        <w:t xml:space="preserve">    </w:t>
      </w:r>
      <w:proofErr w:type="gramStart"/>
      <w:r w:rsidRPr="00F0151F">
        <w:t>,:</w:t>
      </w:r>
      <w:proofErr w:type="gramEnd"/>
      <w:r w:rsidRPr="00F0151F">
        <w:t xml:space="preserve">at is ! </w:t>
      </w:r>
      <w:proofErr w:type="spellStart"/>
      <w:r w:rsidRPr="00F0151F">
        <w:t>probabil;y</w:t>
      </w:r>
      <w:proofErr w:type="spellEnd"/>
      <w:r w:rsidRPr="00F0151F">
        <w:t xml:space="preserve"> ( sp9n+ an odd</w:t>
      </w:r>
    </w:p>
    <w:p w:rsidR="00D10F84" w:rsidRDefault="00F0151F" w:rsidP="005572C4">
      <w:r>
        <w:t xml:space="preserve"> </w:t>
      </w:r>
      <w:r w:rsidRPr="00F0151F">
        <w:t xml:space="preserve"> </w:t>
      </w:r>
      <w:r>
        <w:t xml:space="preserve">  </w:t>
      </w:r>
      <w:r w:rsidRPr="00F0151F">
        <w:t xml:space="preserve">numb] </w:t>
      </w:r>
      <w:proofErr w:type="spellStart"/>
      <w:r w:rsidRPr="00F0151F">
        <w:t>bo</w:t>
      </w:r>
      <w:proofErr w:type="spellEnd"/>
      <w:r w:rsidRPr="00F0151F">
        <w:t>? "ts8</w:t>
      </w:r>
    </w:p>
    <w:p w:rsidR="00D10F84" w:rsidRDefault="00F0151F" w:rsidP="005572C4">
      <w:r>
        <w:t xml:space="preserve">  </w:t>
      </w:r>
      <w:proofErr w:type="gramStart"/>
      <w:r w:rsidRPr="00F0151F">
        <w:t>,a</w:t>
      </w:r>
      <w:proofErr w:type="gramEnd"/>
      <w:r w:rsidRPr="00F0151F">
        <w:t xml:space="preserve"> #a/h</w:t>
      </w:r>
    </w:p>
    <w:p w:rsidR="00D10F84" w:rsidRDefault="00F0151F" w:rsidP="005572C4">
      <w:r>
        <w:t xml:space="preserve">  </w:t>
      </w:r>
      <w:proofErr w:type="gramStart"/>
      <w:r w:rsidRPr="00F0151F">
        <w:t>;,</w:t>
      </w:r>
      <w:proofErr w:type="gramEnd"/>
      <w:r w:rsidRPr="00F0151F">
        <w:t>b #a/d</w:t>
      </w:r>
    </w:p>
    <w:p w:rsidR="00D10F84" w:rsidRDefault="00F0151F" w:rsidP="005572C4">
      <w:r>
        <w:t xml:space="preserve">  </w:t>
      </w:r>
      <w:proofErr w:type="gramStart"/>
      <w:r w:rsidRPr="00F0151F">
        <w:t>;,</w:t>
      </w:r>
      <w:proofErr w:type="gramEnd"/>
      <w:r w:rsidRPr="00F0151F">
        <w:t>c #a/b</w:t>
      </w:r>
    </w:p>
    <w:p w:rsidR="00D10F84" w:rsidRDefault="00F0151F" w:rsidP="005572C4">
      <w:r>
        <w:t xml:space="preserve">  </w:t>
      </w:r>
      <w:proofErr w:type="gramStart"/>
      <w:r w:rsidRPr="00F0151F">
        <w:t>;,</w:t>
      </w:r>
      <w:proofErr w:type="gramEnd"/>
      <w:r w:rsidRPr="00F0151F">
        <w:t>d #c/d</w:t>
      </w:r>
    </w:p>
    <w:p w:rsidR="00F0151F" w:rsidRDefault="00F0151F" w:rsidP="005572C4">
      <w:r w:rsidRPr="00F0151F">
        <w:t>#</w:t>
      </w:r>
      <w:proofErr w:type="gramStart"/>
      <w:r w:rsidRPr="00F0151F">
        <w:t>ca ,</w:t>
      </w:r>
      <w:proofErr w:type="gramEnd"/>
      <w:r w:rsidRPr="00F0151F">
        <w:t>: *</w:t>
      </w:r>
      <w:proofErr w:type="spellStart"/>
      <w:r w:rsidRPr="00F0151F">
        <w:t>oice</w:t>
      </w:r>
      <w:proofErr w:type="spellEnd"/>
      <w:r w:rsidRPr="00F0151F">
        <w:t xml:space="preserve"> describes ! value ( ;m :5</w:t>
      </w:r>
    </w:p>
    <w:p w:rsidR="00D10F84" w:rsidRDefault="00F0151F" w:rsidP="005572C4">
      <w:r>
        <w:t xml:space="preserve">  </w:t>
      </w:r>
      <w:r w:rsidRPr="00F0151F">
        <w:t xml:space="preserve"> </w:t>
      </w:r>
      <w:r>
        <w:t xml:space="preserve"> </w:t>
      </w:r>
      <w:r w:rsidR="005277F8">
        <w:t>"</w:t>
      </w:r>
      <w:r w:rsidRPr="00F0151F">
        <w:t>-#e"&lt;m"6#a"&gt; _@&lt; #bc8</w:t>
      </w:r>
    </w:p>
    <w:p w:rsidR="00D10F84" w:rsidRDefault="00151788" w:rsidP="005572C4">
      <w:r>
        <w:t xml:space="preserve">  </w:t>
      </w:r>
      <w:proofErr w:type="gramStart"/>
      <w:r w:rsidR="00F0151F" w:rsidRPr="00F0151F">
        <w:t>,a</w:t>
      </w:r>
      <w:proofErr w:type="gramEnd"/>
      <w:r w:rsidR="00F0151F" w:rsidRPr="00F0151F">
        <w:t xml:space="preserve"> ;m _@&gt; "-#</w:t>
      </w:r>
      <w:proofErr w:type="spellStart"/>
      <w:r w:rsidR="00F0151F" w:rsidRPr="00F0151F">
        <w:t>bh</w:t>
      </w:r>
      <w:proofErr w:type="spellEnd"/>
      <w:r w:rsidR="00F0151F" w:rsidRPr="00F0151F">
        <w:t>/e</w:t>
      </w:r>
    </w:p>
    <w:p w:rsidR="00D10F84" w:rsidRDefault="00151788" w:rsidP="005572C4">
      <w:r>
        <w:t xml:space="preserve">  </w:t>
      </w:r>
      <w:proofErr w:type="gramStart"/>
      <w:r w:rsidR="00F0151F" w:rsidRPr="00F0151F">
        <w:t>;,</w:t>
      </w:r>
      <w:proofErr w:type="gramEnd"/>
      <w:r w:rsidR="00F0151F" w:rsidRPr="00F0151F">
        <w:t>b ;m _@&lt; "-#</w:t>
      </w:r>
      <w:proofErr w:type="spellStart"/>
      <w:r w:rsidR="00F0151F" w:rsidRPr="00F0151F">
        <w:t>bh</w:t>
      </w:r>
      <w:proofErr w:type="spellEnd"/>
      <w:r w:rsidR="00F0151F" w:rsidRPr="00F0151F">
        <w:t>/e</w:t>
      </w:r>
    </w:p>
    <w:p w:rsidR="00D10F84" w:rsidRDefault="00151788" w:rsidP="005572C4">
      <w:r>
        <w:t xml:space="preserve">  </w:t>
      </w:r>
      <w:proofErr w:type="gramStart"/>
      <w:r w:rsidR="00F0151F" w:rsidRPr="00F0151F">
        <w:t>;,</w:t>
      </w:r>
      <w:proofErr w:type="gramEnd"/>
      <w:r w:rsidR="00F0151F" w:rsidRPr="00F0151F">
        <w:t>c ;m _@&gt; "-#ah/e</w:t>
      </w:r>
    </w:p>
    <w:p w:rsidR="00D10F84" w:rsidRDefault="00151788" w:rsidP="005572C4">
      <w:r>
        <w:t xml:space="preserve">  </w:t>
      </w:r>
      <w:proofErr w:type="gramStart"/>
      <w:r w:rsidRPr="00151788">
        <w:t>;,</w:t>
      </w:r>
      <w:proofErr w:type="gramEnd"/>
      <w:r w:rsidRPr="00151788">
        <w:t>d ;m _@&lt; "-#ah/e</w:t>
      </w:r>
    </w:p>
    <w:p w:rsidR="00D10F84" w:rsidRDefault="00D10F84" w:rsidP="005572C4"/>
    <w:p w:rsidR="00D10F84" w:rsidRDefault="00465599" w:rsidP="005572C4">
      <w:r>
        <w:t xml:space="preserve">                                     #</w:t>
      </w:r>
      <w:r w:rsidR="009D25A7">
        <w:t>CJ</w:t>
      </w:r>
    </w:p>
    <w:p w:rsidR="00595E8E" w:rsidRDefault="00595E8E" w:rsidP="005572C4">
      <w:r>
        <w:t>#</w:t>
      </w:r>
      <w:proofErr w:type="gramStart"/>
      <w:r>
        <w:t>cc ,circle</w:t>
      </w:r>
      <w:proofErr w:type="gramEnd"/>
      <w:r>
        <w:t xml:space="preserve"> ;,m has a radius (      A#BJ</w:t>
      </w:r>
    </w:p>
    <w:p w:rsidR="00595E8E" w:rsidRDefault="00595E8E" w:rsidP="005572C4">
      <w:r>
        <w:t xml:space="preserve">    </w:t>
      </w:r>
      <w:r w:rsidRPr="00595E8E">
        <w:t>#g4j cm</w:t>
      </w:r>
      <w:proofErr w:type="gramStart"/>
      <w:r w:rsidRPr="00595E8E">
        <w:t>4 ,</w:t>
      </w:r>
      <w:proofErr w:type="gramEnd"/>
      <w:r w:rsidRPr="00595E8E">
        <w:t>! %</w:t>
      </w:r>
      <w:proofErr w:type="spellStart"/>
      <w:r w:rsidRPr="00595E8E">
        <w:t>orte</w:t>
      </w:r>
      <w:proofErr w:type="spellEnd"/>
      <w:r w:rsidRPr="00595E8E">
        <w:t>/ 4</w:t>
      </w:r>
      <w:proofErr w:type="gramStart"/>
      <w:r w:rsidRPr="00595E8E">
        <w:t>t.e</w:t>
      </w:r>
      <w:proofErr w:type="gramEnd"/>
      <w:r w:rsidRPr="00595E8E">
        <w:t xml:space="preserve"> 2t ;,p &amp; ;,q</w:t>
      </w:r>
    </w:p>
    <w:p w:rsidR="00D10F84" w:rsidRDefault="00595E8E" w:rsidP="005572C4">
      <w:r>
        <w:t xml:space="preserve">    </w:t>
      </w:r>
      <w:r w:rsidRPr="00595E8E">
        <w:t xml:space="preserve"> </w:t>
      </w:r>
      <w:proofErr w:type="gramStart"/>
      <w:r w:rsidRPr="00595E8E">
        <w:t>on !</w:t>
      </w:r>
      <w:proofErr w:type="gramEnd"/>
      <w:r w:rsidRPr="00595E8E">
        <w:t xml:space="preserve"> circle is #g4c cm4</w:t>
      </w:r>
    </w:p>
    <w:p w:rsidR="00D10F84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6" type="#_x0000_t75" style="position:absolute;margin-left:31.5pt;margin-top:17.1pt;width:390.35pt;height:351.15pt;z-index:-251619840;mso-position-horizontal-relative:text;mso-position-vertical-relative:text">
            <v:imagedata r:id="rId32" o:title=""/>
          </v:shape>
          <o:OLEObject Type="Embed" ProgID="CorelDraw.Graphic.18" ShapeID="_x0000_s1046" DrawAspect="Content" ObjectID="_1644655288" r:id="rId33"/>
        </w:objec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EC18A3" w:rsidRDefault="00EC18A3" w:rsidP="005572C4">
      <w:r>
        <w:t xml:space="preserve">    </w:t>
      </w:r>
      <w:proofErr w:type="gramStart"/>
      <w:r w:rsidRPr="00EC18A3">
        <w:t>,:</w:t>
      </w:r>
      <w:proofErr w:type="gramEnd"/>
      <w:r w:rsidRPr="00EC18A3">
        <w:t>at is ! ^1approximate &gt;</w:t>
      </w:r>
      <w:proofErr w:type="spellStart"/>
      <w:r w:rsidRPr="00EC18A3">
        <w:t>ea</w:t>
      </w:r>
      <w:proofErr w:type="spellEnd"/>
      <w:r w:rsidRPr="00EC18A3">
        <w:t xml:space="preserve"> </w:t>
      </w:r>
      <w:proofErr w:type="gramStart"/>
      <w:r w:rsidRPr="00EC18A3">
        <w:t>( !</w:t>
      </w:r>
      <w:proofErr w:type="gramEnd"/>
      <w:r w:rsidRPr="00EC18A3">
        <w:t xml:space="preserve"> %ad$</w:t>
      </w:r>
    </w:p>
    <w:p w:rsidR="00D10F84" w:rsidRDefault="00EC18A3" w:rsidP="005572C4">
      <w:r>
        <w:t xml:space="preserve">   </w:t>
      </w:r>
      <w:r w:rsidRPr="00EC18A3">
        <w:t xml:space="preserve"> </w:t>
      </w:r>
      <w:proofErr w:type="spellStart"/>
      <w:proofErr w:type="gramStart"/>
      <w:r w:rsidRPr="00EC18A3">
        <w:t>por;n</w:t>
      </w:r>
      <w:proofErr w:type="spellEnd"/>
      <w:proofErr w:type="gramEnd"/>
      <w:r w:rsidRPr="00EC18A3">
        <w:t xml:space="preserve"> ( circle ;,m8</w:t>
      </w:r>
    </w:p>
    <w:p w:rsidR="00D10F84" w:rsidRDefault="00EC18A3" w:rsidP="005572C4">
      <w:r>
        <w:t xml:space="preserve">  </w:t>
      </w:r>
      <w:proofErr w:type="gramStart"/>
      <w:r w:rsidRPr="00EC18A3">
        <w:t>,a</w:t>
      </w:r>
      <w:proofErr w:type="gramEnd"/>
      <w:r w:rsidRPr="00EC18A3">
        <w:t xml:space="preserve"> #aec4i cm;9#b</w:t>
      </w:r>
    </w:p>
    <w:p w:rsidR="00D10F84" w:rsidRDefault="00EC18A3" w:rsidP="005572C4">
      <w:r>
        <w:t xml:space="preserve">  </w:t>
      </w:r>
      <w:proofErr w:type="gramStart"/>
      <w:r w:rsidRPr="00EC18A3">
        <w:t>;,</w:t>
      </w:r>
      <w:proofErr w:type="gramEnd"/>
      <w:r w:rsidRPr="00EC18A3">
        <w:t>b #dd4j cm;9#b</w:t>
      </w:r>
    </w:p>
    <w:p w:rsidR="00D10F84" w:rsidRDefault="00EC18A3" w:rsidP="005572C4">
      <w:r>
        <w:t xml:space="preserve">  </w:t>
      </w:r>
      <w:proofErr w:type="gramStart"/>
      <w:r w:rsidRPr="00EC18A3">
        <w:t>;,</w:t>
      </w:r>
      <w:proofErr w:type="gramEnd"/>
      <w:r w:rsidRPr="00EC18A3">
        <w:t>c #be4f cm;9#b</w:t>
      </w:r>
    </w:p>
    <w:p w:rsidR="00D10F84" w:rsidRDefault="00EC18A3" w:rsidP="005572C4">
      <w:r>
        <w:t xml:space="preserve">  </w:t>
      </w:r>
      <w:proofErr w:type="gramStart"/>
      <w:r w:rsidRPr="00EC18A3">
        <w:t>;,</w:t>
      </w:r>
      <w:proofErr w:type="gramEnd"/>
      <w:r w:rsidRPr="00EC18A3">
        <w:t>d #ba4j cm;9#b</w:t>
      </w:r>
    </w:p>
    <w:p w:rsidR="00D10F84" w:rsidRDefault="00D10F84" w:rsidP="005572C4"/>
    <w:p w:rsidR="00D10F84" w:rsidRDefault="00EC18A3" w:rsidP="005572C4">
      <w:r>
        <w:t xml:space="preserve">                                     #C</w:t>
      </w:r>
      <w:r w:rsidR="009D25A7">
        <w:t>B</w:t>
      </w:r>
    </w:p>
    <w:p w:rsidR="00D10F84" w:rsidRDefault="00793004" w:rsidP="005572C4">
      <w:r>
        <w:t xml:space="preserve">                                    A#BB</w:t>
      </w:r>
    </w:p>
    <w:p w:rsidR="00D10F84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7" type="#_x0000_t75" style="position:absolute;margin-left:-6.9pt;margin-top:4.8pt;width:644.25pt;height:646.75pt;z-index:-251617792;mso-position-horizontal-relative:text;mso-position-vertical-relative:text">
            <v:imagedata r:id="rId34" o:title=""/>
          </v:shape>
          <o:OLEObject Type="Embed" ProgID="CorelDraw.Graphic.18" ShapeID="_x0000_s1047" DrawAspect="Content" ObjectID="_1644655289" r:id="rId35"/>
        </w:objec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793004" w:rsidP="005572C4">
      <w:r>
        <w:t xml:space="preserve">                                     #C</w:t>
      </w:r>
      <w:r w:rsidR="009D25A7">
        <w:t>E</w:t>
      </w:r>
    </w:p>
    <w:p w:rsidR="00E63672" w:rsidRDefault="00E63672" w:rsidP="00E63672">
      <w:r>
        <w:t>#</w:t>
      </w:r>
      <w:proofErr w:type="spellStart"/>
      <w:proofErr w:type="gramStart"/>
      <w:r>
        <w:t>dd</w:t>
      </w:r>
      <w:proofErr w:type="spellEnd"/>
      <w:r>
        <w:t xml:space="preserve"> ,</w:t>
      </w:r>
      <w:proofErr w:type="gramEnd"/>
      <w:r>
        <w:t xml:space="preserve">! two 5ds ( ? </w:t>
      </w:r>
      <w:proofErr w:type="spellStart"/>
      <w:r>
        <w:t>triangul</w:t>
      </w:r>
      <w:proofErr w:type="spellEnd"/>
      <w:r>
        <w:t xml:space="preserve">&gt; "r     </w:t>
      </w:r>
      <w:proofErr w:type="spellStart"/>
      <w:r>
        <w:t>a#bf</w:t>
      </w:r>
      <w:proofErr w:type="spellEnd"/>
    </w:p>
    <w:p w:rsidR="00E63672" w:rsidRDefault="00E63672" w:rsidP="00E63672">
      <w:r>
        <w:t xml:space="preserve">    </w:t>
      </w:r>
      <w:r w:rsidRPr="00E63672">
        <w:t xml:space="preserve">prism &gt;e </w:t>
      </w:r>
      <w:proofErr w:type="spellStart"/>
      <w:r w:rsidRPr="00E63672">
        <w:t>equilat</w:t>
      </w:r>
      <w:proofErr w:type="spellEnd"/>
      <w:r w:rsidRPr="00E63672">
        <w:t>]al triangles</w:t>
      </w:r>
      <w:proofErr w:type="gramStart"/>
      <w:r w:rsidRPr="00E63672">
        <w:t>4 ,</w:t>
      </w:r>
      <w:proofErr w:type="gramEnd"/>
      <w:r w:rsidRPr="00E63672">
        <w:t>!</w:t>
      </w:r>
    </w:p>
    <w:p w:rsidR="00E63672" w:rsidRDefault="00E63672" w:rsidP="00E63672">
      <w:r>
        <w:t xml:space="preserve">   </w:t>
      </w:r>
      <w:r w:rsidRPr="00E63672">
        <w:t xml:space="preserve"> m1</w:t>
      </w:r>
      <w:proofErr w:type="gramStart"/>
      <w:r w:rsidRPr="00E63672">
        <w:t>sure;ts</w:t>
      </w:r>
      <w:proofErr w:type="gramEnd"/>
      <w:r w:rsidRPr="00E63672">
        <w:t xml:space="preserve"> &gt;e giv5 to ! ne&gt;e/ t5? </w:t>
      </w:r>
      <w:proofErr w:type="gramStart"/>
      <w:r w:rsidRPr="00E63672">
        <w:t>( a</w:t>
      </w:r>
      <w:proofErr w:type="gramEnd"/>
    </w:p>
    <w:p w:rsidR="00D10F84" w:rsidRDefault="00E63672" w:rsidP="00E63672">
      <w:r>
        <w:t xml:space="preserve">   </w:t>
      </w:r>
      <w:r w:rsidRPr="00E63672">
        <w:t xml:space="preserve"> cm4</w:t>
      </w:r>
    </w:p>
    <w:p w:rsidR="00D10F84" w:rsidRDefault="00915C25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8" type="#_x0000_t75" style="position:absolute;margin-left:33pt;margin-top:9pt;width:541.45pt;height:283.5pt;z-index:-251615744;mso-position-horizontal-relative:text;mso-position-vertical-relative:text">
            <v:imagedata r:id="rId36" o:title=""/>
          </v:shape>
          <o:OLEObject Type="Embed" ProgID="CorelDraw.Graphic.18" ShapeID="_x0000_s1048" DrawAspect="Content" ObjectID="_1644655290" r:id="rId37"/>
        </w:objec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E63672" w:rsidP="005572C4">
      <w:r>
        <w:t xml:space="preserve">    </w:t>
      </w:r>
      <w:proofErr w:type="gramStart"/>
      <w:r w:rsidRPr="00E63672">
        <w:t>,:</w:t>
      </w:r>
      <w:proofErr w:type="gramEnd"/>
      <w:r w:rsidRPr="00E63672">
        <w:t>at is ! surface &gt;</w:t>
      </w:r>
      <w:proofErr w:type="spellStart"/>
      <w:r w:rsidRPr="00E63672">
        <w:t>ea</w:t>
      </w:r>
      <w:proofErr w:type="spellEnd"/>
      <w:r w:rsidRPr="00E63672">
        <w:t xml:space="preserve"> ( ! prism8</w:t>
      </w:r>
    </w:p>
    <w:p w:rsidR="00D10F84" w:rsidRDefault="00E63672" w:rsidP="005572C4">
      <w:r>
        <w:t xml:space="preserve">  </w:t>
      </w:r>
      <w:proofErr w:type="gramStart"/>
      <w:r w:rsidRPr="00E63672">
        <w:t>,a</w:t>
      </w:r>
      <w:proofErr w:type="gramEnd"/>
      <w:r w:rsidRPr="00E63672">
        <w:t xml:space="preserve"> #</w:t>
      </w:r>
      <w:proofErr w:type="spellStart"/>
      <w:r w:rsidRPr="00E63672">
        <w:t>gj</w:t>
      </w:r>
      <w:proofErr w:type="spellEnd"/>
      <w:r w:rsidRPr="00E63672">
        <w:t xml:space="preserve"> cm;9#b</w:t>
      </w:r>
    </w:p>
    <w:p w:rsidR="00D10F84" w:rsidRDefault="00E63672" w:rsidP="005572C4">
      <w:r>
        <w:t xml:space="preserve">  </w:t>
      </w:r>
      <w:proofErr w:type="gramStart"/>
      <w:r w:rsidRPr="00E63672">
        <w:t>;,</w:t>
      </w:r>
      <w:proofErr w:type="gramEnd"/>
      <w:r w:rsidRPr="00E63672">
        <w:t>b #</w:t>
      </w:r>
      <w:proofErr w:type="spellStart"/>
      <w:r w:rsidRPr="00E63672">
        <w:t>gd</w:t>
      </w:r>
      <w:proofErr w:type="spellEnd"/>
      <w:r w:rsidRPr="00E63672">
        <w:t xml:space="preserve"> cm;9#b</w:t>
      </w:r>
    </w:p>
    <w:p w:rsidR="00D10F84" w:rsidRDefault="00E63672" w:rsidP="005572C4">
      <w:r>
        <w:t xml:space="preserve">  </w:t>
      </w:r>
      <w:proofErr w:type="gramStart"/>
      <w:r w:rsidRPr="00E63672">
        <w:t>;,</w:t>
      </w:r>
      <w:proofErr w:type="gramEnd"/>
      <w:r w:rsidRPr="00E63672">
        <w:t>c #</w:t>
      </w:r>
      <w:proofErr w:type="spellStart"/>
      <w:r w:rsidRPr="00E63672">
        <w:t>adj</w:t>
      </w:r>
      <w:proofErr w:type="spellEnd"/>
      <w:r w:rsidRPr="00E63672">
        <w:t xml:space="preserve"> cm;9#b</w:t>
      </w:r>
    </w:p>
    <w:p w:rsidR="00D10F84" w:rsidRDefault="00E63672" w:rsidP="005572C4">
      <w:r>
        <w:t xml:space="preserve">  </w:t>
      </w:r>
      <w:proofErr w:type="gramStart"/>
      <w:r w:rsidRPr="00E63672">
        <w:t>;,</w:t>
      </w:r>
      <w:proofErr w:type="gramEnd"/>
      <w:r w:rsidRPr="00E63672">
        <w:t>d #</w:t>
      </w:r>
      <w:proofErr w:type="spellStart"/>
      <w:r w:rsidRPr="00E63672">
        <w:t>bhj</w:t>
      </w:r>
      <w:proofErr w:type="spellEnd"/>
      <w:r w:rsidRPr="00E63672">
        <w:t xml:space="preserve"> cm;9#b</w:t>
      </w:r>
    </w:p>
    <w:p w:rsidR="00D10F84" w:rsidRDefault="00D10F84" w:rsidP="005572C4"/>
    <w:p w:rsidR="00D10F84" w:rsidRDefault="00D10F84" w:rsidP="005572C4"/>
    <w:p w:rsidR="00D10F84" w:rsidRDefault="00D10F84" w:rsidP="005572C4"/>
    <w:p w:rsidR="00D10F84" w:rsidRDefault="00D10F84" w:rsidP="005572C4"/>
    <w:p w:rsidR="00D10F84" w:rsidRDefault="00E63672" w:rsidP="005572C4">
      <w:r>
        <w:t xml:space="preserve">                                     #</w:t>
      </w:r>
      <w:proofErr w:type="spellStart"/>
      <w:r>
        <w:t>d</w:t>
      </w:r>
      <w:r w:rsidR="009D25A7">
        <w:t>A</w:t>
      </w:r>
      <w:proofErr w:type="spellEnd"/>
    </w:p>
    <w:sectPr w:rsidR="00D10F84" w:rsidSect="00566CE4">
      <w:pgSz w:w="16560" w:h="15840" w:code="123"/>
      <w:pgMar w:top="720" w:right="720" w:bottom="547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Braille29">
    <w:panose1 w:val="02070304020205020404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oNotDisplayPageBoundarie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360"/>
  <w:drawingGridVerticalSpacing w:val="576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185"/>
    <w:rsid w:val="0000086B"/>
    <w:rsid w:val="0000393D"/>
    <w:rsid w:val="00006D69"/>
    <w:rsid w:val="00025798"/>
    <w:rsid w:val="00027AD4"/>
    <w:rsid w:val="00032826"/>
    <w:rsid w:val="00033441"/>
    <w:rsid w:val="000357C6"/>
    <w:rsid w:val="000409B0"/>
    <w:rsid w:val="0006178A"/>
    <w:rsid w:val="00063795"/>
    <w:rsid w:val="00065657"/>
    <w:rsid w:val="00070066"/>
    <w:rsid w:val="0008187C"/>
    <w:rsid w:val="000976C8"/>
    <w:rsid w:val="000A133B"/>
    <w:rsid w:val="000A24F5"/>
    <w:rsid w:val="000D2DF1"/>
    <w:rsid w:val="000D6CF2"/>
    <w:rsid w:val="000E1E0F"/>
    <w:rsid w:val="000E2360"/>
    <w:rsid w:val="000E2BEF"/>
    <w:rsid w:val="000E2E46"/>
    <w:rsid w:val="000E3D99"/>
    <w:rsid w:val="000E710A"/>
    <w:rsid w:val="000F21DD"/>
    <w:rsid w:val="00101274"/>
    <w:rsid w:val="00110BA1"/>
    <w:rsid w:val="0011184C"/>
    <w:rsid w:val="00114CFA"/>
    <w:rsid w:val="00114EA1"/>
    <w:rsid w:val="0011663D"/>
    <w:rsid w:val="00117A51"/>
    <w:rsid w:val="0012600A"/>
    <w:rsid w:val="0012657A"/>
    <w:rsid w:val="001266F5"/>
    <w:rsid w:val="00135B38"/>
    <w:rsid w:val="00137F32"/>
    <w:rsid w:val="00143DA8"/>
    <w:rsid w:val="0014439E"/>
    <w:rsid w:val="001513D5"/>
    <w:rsid w:val="00151429"/>
    <w:rsid w:val="00151788"/>
    <w:rsid w:val="00153C3E"/>
    <w:rsid w:val="001541A2"/>
    <w:rsid w:val="00161C2D"/>
    <w:rsid w:val="00170712"/>
    <w:rsid w:val="001711BF"/>
    <w:rsid w:val="0018412F"/>
    <w:rsid w:val="00190820"/>
    <w:rsid w:val="0019354E"/>
    <w:rsid w:val="00194247"/>
    <w:rsid w:val="001B033F"/>
    <w:rsid w:val="001B22F3"/>
    <w:rsid w:val="001B59C8"/>
    <w:rsid w:val="001B7A2F"/>
    <w:rsid w:val="001C4412"/>
    <w:rsid w:val="001D5013"/>
    <w:rsid w:val="001D5C92"/>
    <w:rsid w:val="001E7DC9"/>
    <w:rsid w:val="00204C09"/>
    <w:rsid w:val="00207214"/>
    <w:rsid w:val="00237CE2"/>
    <w:rsid w:val="00246F21"/>
    <w:rsid w:val="00260615"/>
    <w:rsid w:val="00261B0B"/>
    <w:rsid w:val="0026640E"/>
    <w:rsid w:val="00271010"/>
    <w:rsid w:val="00271E57"/>
    <w:rsid w:val="00280A0E"/>
    <w:rsid w:val="0028588B"/>
    <w:rsid w:val="00290797"/>
    <w:rsid w:val="002978AF"/>
    <w:rsid w:val="002A23C0"/>
    <w:rsid w:val="002A6B88"/>
    <w:rsid w:val="002C16D8"/>
    <w:rsid w:val="002C1D9B"/>
    <w:rsid w:val="002C2DBF"/>
    <w:rsid w:val="002C2F30"/>
    <w:rsid w:val="002C7D08"/>
    <w:rsid w:val="002D3598"/>
    <w:rsid w:val="002E5B02"/>
    <w:rsid w:val="002E70DD"/>
    <w:rsid w:val="002F3833"/>
    <w:rsid w:val="003033C2"/>
    <w:rsid w:val="003061A9"/>
    <w:rsid w:val="00310119"/>
    <w:rsid w:val="003171FF"/>
    <w:rsid w:val="00320646"/>
    <w:rsid w:val="00320B2B"/>
    <w:rsid w:val="0032388D"/>
    <w:rsid w:val="00325BE5"/>
    <w:rsid w:val="00346B7A"/>
    <w:rsid w:val="00356EDD"/>
    <w:rsid w:val="003676C7"/>
    <w:rsid w:val="00380F3F"/>
    <w:rsid w:val="0038409C"/>
    <w:rsid w:val="00386BEA"/>
    <w:rsid w:val="00391321"/>
    <w:rsid w:val="003A4E10"/>
    <w:rsid w:val="003B5A3E"/>
    <w:rsid w:val="003B5DC8"/>
    <w:rsid w:val="003D5CDA"/>
    <w:rsid w:val="003D7B30"/>
    <w:rsid w:val="003E59B2"/>
    <w:rsid w:val="003E5A54"/>
    <w:rsid w:val="00400CE9"/>
    <w:rsid w:val="00400D40"/>
    <w:rsid w:val="00407537"/>
    <w:rsid w:val="00407D5E"/>
    <w:rsid w:val="004147BD"/>
    <w:rsid w:val="00425692"/>
    <w:rsid w:val="004461DC"/>
    <w:rsid w:val="00455CB3"/>
    <w:rsid w:val="00465599"/>
    <w:rsid w:val="00473EC9"/>
    <w:rsid w:val="00475481"/>
    <w:rsid w:val="00475647"/>
    <w:rsid w:val="004761DE"/>
    <w:rsid w:val="00480FFE"/>
    <w:rsid w:val="00482E35"/>
    <w:rsid w:val="0048302E"/>
    <w:rsid w:val="0048418B"/>
    <w:rsid w:val="00485845"/>
    <w:rsid w:val="00485DD8"/>
    <w:rsid w:val="004863A1"/>
    <w:rsid w:val="00487F09"/>
    <w:rsid w:val="004A0B28"/>
    <w:rsid w:val="004A5A96"/>
    <w:rsid w:val="004B1CEC"/>
    <w:rsid w:val="004B235C"/>
    <w:rsid w:val="004B2916"/>
    <w:rsid w:val="004B2CFA"/>
    <w:rsid w:val="004D4185"/>
    <w:rsid w:val="004D457E"/>
    <w:rsid w:val="004D7885"/>
    <w:rsid w:val="004E30BF"/>
    <w:rsid w:val="004E36DE"/>
    <w:rsid w:val="004E36F4"/>
    <w:rsid w:val="004E3AE2"/>
    <w:rsid w:val="004E6E9C"/>
    <w:rsid w:val="004F6BFB"/>
    <w:rsid w:val="004F75DF"/>
    <w:rsid w:val="004F76E8"/>
    <w:rsid w:val="00500CF2"/>
    <w:rsid w:val="00506E17"/>
    <w:rsid w:val="00512996"/>
    <w:rsid w:val="0051739E"/>
    <w:rsid w:val="00517909"/>
    <w:rsid w:val="00522818"/>
    <w:rsid w:val="00522B03"/>
    <w:rsid w:val="005277F8"/>
    <w:rsid w:val="00540E65"/>
    <w:rsid w:val="00556E16"/>
    <w:rsid w:val="005572C4"/>
    <w:rsid w:val="00562499"/>
    <w:rsid w:val="0056409B"/>
    <w:rsid w:val="00566CE4"/>
    <w:rsid w:val="00577E56"/>
    <w:rsid w:val="00582872"/>
    <w:rsid w:val="00592C43"/>
    <w:rsid w:val="00595E8E"/>
    <w:rsid w:val="005A00DF"/>
    <w:rsid w:val="005A69E5"/>
    <w:rsid w:val="005C03C1"/>
    <w:rsid w:val="005C10C2"/>
    <w:rsid w:val="005C3550"/>
    <w:rsid w:val="005C480E"/>
    <w:rsid w:val="005C795F"/>
    <w:rsid w:val="005D2B6B"/>
    <w:rsid w:val="005D3F99"/>
    <w:rsid w:val="005D6176"/>
    <w:rsid w:val="005E3D23"/>
    <w:rsid w:val="005E7A7F"/>
    <w:rsid w:val="005F3DE3"/>
    <w:rsid w:val="006155A3"/>
    <w:rsid w:val="00617961"/>
    <w:rsid w:val="0062117D"/>
    <w:rsid w:val="006224B6"/>
    <w:rsid w:val="00634E0D"/>
    <w:rsid w:val="006409BA"/>
    <w:rsid w:val="0064110D"/>
    <w:rsid w:val="006524DC"/>
    <w:rsid w:val="00662283"/>
    <w:rsid w:val="006648C5"/>
    <w:rsid w:val="00664BCA"/>
    <w:rsid w:val="00665300"/>
    <w:rsid w:val="00666EBE"/>
    <w:rsid w:val="00686B55"/>
    <w:rsid w:val="006A5B66"/>
    <w:rsid w:val="006A6FF3"/>
    <w:rsid w:val="006B2D6A"/>
    <w:rsid w:val="006C2762"/>
    <w:rsid w:val="006C65B6"/>
    <w:rsid w:val="006D67AD"/>
    <w:rsid w:val="006F618A"/>
    <w:rsid w:val="00702AE9"/>
    <w:rsid w:val="00707DE0"/>
    <w:rsid w:val="00726BF1"/>
    <w:rsid w:val="007275D2"/>
    <w:rsid w:val="00730F0A"/>
    <w:rsid w:val="00735A2C"/>
    <w:rsid w:val="007579F9"/>
    <w:rsid w:val="0076281A"/>
    <w:rsid w:val="00781BD9"/>
    <w:rsid w:val="00782BBE"/>
    <w:rsid w:val="00783689"/>
    <w:rsid w:val="00793004"/>
    <w:rsid w:val="00797C46"/>
    <w:rsid w:val="007A1FC0"/>
    <w:rsid w:val="007A46D3"/>
    <w:rsid w:val="007B0771"/>
    <w:rsid w:val="007B5B6C"/>
    <w:rsid w:val="007D1933"/>
    <w:rsid w:val="007D355D"/>
    <w:rsid w:val="007D64E7"/>
    <w:rsid w:val="007D6879"/>
    <w:rsid w:val="007E085A"/>
    <w:rsid w:val="007F570A"/>
    <w:rsid w:val="007F7F25"/>
    <w:rsid w:val="00805C18"/>
    <w:rsid w:val="00833874"/>
    <w:rsid w:val="00852C80"/>
    <w:rsid w:val="00857377"/>
    <w:rsid w:val="00872E7C"/>
    <w:rsid w:val="00874D9B"/>
    <w:rsid w:val="00876235"/>
    <w:rsid w:val="00881999"/>
    <w:rsid w:val="00890A72"/>
    <w:rsid w:val="008A29D5"/>
    <w:rsid w:val="008A3F13"/>
    <w:rsid w:val="008B306E"/>
    <w:rsid w:val="008B43BD"/>
    <w:rsid w:val="008B5997"/>
    <w:rsid w:val="008C068C"/>
    <w:rsid w:val="008C1DDF"/>
    <w:rsid w:val="008C4D73"/>
    <w:rsid w:val="008C6BE2"/>
    <w:rsid w:val="008C6C4D"/>
    <w:rsid w:val="008D0264"/>
    <w:rsid w:val="008E424F"/>
    <w:rsid w:val="008E74C7"/>
    <w:rsid w:val="008F06C4"/>
    <w:rsid w:val="008F327F"/>
    <w:rsid w:val="008F3856"/>
    <w:rsid w:val="008F546B"/>
    <w:rsid w:val="008F6879"/>
    <w:rsid w:val="0090059C"/>
    <w:rsid w:val="00901ABB"/>
    <w:rsid w:val="00902A72"/>
    <w:rsid w:val="00904DCE"/>
    <w:rsid w:val="00906518"/>
    <w:rsid w:val="009136F8"/>
    <w:rsid w:val="00924526"/>
    <w:rsid w:val="0092785A"/>
    <w:rsid w:val="0093334F"/>
    <w:rsid w:val="00933AEF"/>
    <w:rsid w:val="0093563D"/>
    <w:rsid w:val="009438F4"/>
    <w:rsid w:val="00946576"/>
    <w:rsid w:val="00946A55"/>
    <w:rsid w:val="009567C0"/>
    <w:rsid w:val="00963D3A"/>
    <w:rsid w:val="00970A1E"/>
    <w:rsid w:val="00973DC2"/>
    <w:rsid w:val="009816A4"/>
    <w:rsid w:val="009823C2"/>
    <w:rsid w:val="00985F06"/>
    <w:rsid w:val="00986790"/>
    <w:rsid w:val="00990002"/>
    <w:rsid w:val="00990948"/>
    <w:rsid w:val="00992AFB"/>
    <w:rsid w:val="00994D30"/>
    <w:rsid w:val="009974A2"/>
    <w:rsid w:val="009A2D12"/>
    <w:rsid w:val="009B3E0F"/>
    <w:rsid w:val="009B4E66"/>
    <w:rsid w:val="009C1F5E"/>
    <w:rsid w:val="009C7011"/>
    <w:rsid w:val="009D1C79"/>
    <w:rsid w:val="009D1ECC"/>
    <w:rsid w:val="009D25A7"/>
    <w:rsid w:val="009D5C39"/>
    <w:rsid w:val="009E16BA"/>
    <w:rsid w:val="009F05F1"/>
    <w:rsid w:val="009F4648"/>
    <w:rsid w:val="009F7107"/>
    <w:rsid w:val="00A04BDD"/>
    <w:rsid w:val="00A12615"/>
    <w:rsid w:val="00A13AFD"/>
    <w:rsid w:val="00A1594D"/>
    <w:rsid w:val="00A2041C"/>
    <w:rsid w:val="00A25262"/>
    <w:rsid w:val="00A32666"/>
    <w:rsid w:val="00A32F0C"/>
    <w:rsid w:val="00A330B0"/>
    <w:rsid w:val="00A33437"/>
    <w:rsid w:val="00A3409A"/>
    <w:rsid w:val="00A355A5"/>
    <w:rsid w:val="00A62CBE"/>
    <w:rsid w:val="00A66A31"/>
    <w:rsid w:val="00A75F33"/>
    <w:rsid w:val="00A910F4"/>
    <w:rsid w:val="00AA0205"/>
    <w:rsid w:val="00AA5FB7"/>
    <w:rsid w:val="00AC6AB2"/>
    <w:rsid w:val="00AD2653"/>
    <w:rsid w:val="00AD6287"/>
    <w:rsid w:val="00AE3429"/>
    <w:rsid w:val="00B009FA"/>
    <w:rsid w:val="00B0501C"/>
    <w:rsid w:val="00B0587E"/>
    <w:rsid w:val="00B07306"/>
    <w:rsid w:val="00B1526A"/>
    <w:rsid w:val="00B16803"/>
    <w:rsid w:val="00B24599"/>
    <w:rsid w:val="00B245C5"/>
    <w:rsid w:val="00B2713A"/>
    <w:rsid w:val="00B3665F"/>
    <w:rsid w:val="00B4248E"/>
    <w:rsid w:val="00B5713B"/>
    <w:rsid w:val="00B61019"/>
    <w:rsid w:val="00B63186"/>
    <w:rsid w:val="00B84033"/>
    <w:rsid w:val="00B86BEF"/>
    <w:rsid w:val="00B91B2E"/>
    <w:rsid w:val="00B91D20"/>
    <w:rsid w:val="00B94C2B"/>
    <w:rsid w:val="00B9707D"/>
    <w:rsid w:val="00BB29AD"/>
    <w:rsid w:val="00BB58B2"/>
    <w:rsid w:val="00BB6AD3"/>
    <w:rsid w:val="00BC08D2"/>
    <w:rsid w:val="00BD2F29"/>
    <w:rsid w:val="00BD44EB"/>
    <w:rsid w:val="00BD5959"/>
    <w:rsid w:val="00BE198A"/>
    <w:rsid w:val="00BE5E86"/>
    <w:rsid w:val="00BF0041"/>
    <w:rsid w:val="00BF68C5"/>
    <w:rsid w:val="00C21E2B"/>
    <w:rsid w:val="00C31F2B"/>
    <w:rsid w:val="00C361B4"/>
    <w:rsid w:val="00C361D8"/>
    <w:rsid w:val="00C45AAD"/>
    <w:rsid w:val="00C4646B"/>
    <w:rsid w:val="00C464AD"/>
    <w:rsid w:val="00C51F66"/>
    <w:rsid w:val="00C539DF"/>
    <w:rsid w:val="00C623FE"/>
    <w:rsid w:val="00C6767A"/>
    <w:rsid w:val="00C67B2D"/>
    <w:rsid w:val="00C72718"/>
    <w:rsid w:val="00C75720"/>
    <w:rsid w:val="00C862F7"/>
    <w:rsid w:val="00CA1122"/>
    <w:rsid w:val="00CA5E27"/>
    <w:rsid w:val="00CB6003"/>
    <w:rsid w:val="00CC07A7"/>
    <w:rsid w:val="00CC3C9A"/>
    <w:rsid w:val="00CD20A3"/>
    <w:rsid w:val="00CF3731"/>
    <w:rsid w:val="00CF3F41"/>
    <w:rsid w:val="00CF5B64"/>
    <w:rsid w:val="00CF6A61"/>
    <w:rsid w:val="00D01FCF"/>
    <w:rsid w:val="00D06B86"/>
    <w:rsid w:val="00D10829"/>
    <w:rsid w:val="00D10F84"/>
    <w:rsid w:val="00D11519"/>
    <w:rsid w:val="00D1213C"/>
    <w:rsid w:val="00D21EA1"/>
    <w:rsid w:val="00D24142"/>
    <w:rsid w:val="00D25D18"/>
    <w:rsid w:val="00D33220"/>
    <w:rsid w:val="00D4224A"/>
    <w:rsid w:val="00D430B7"/>
    <w:rsid w:val="00D50DE5"/>
    <w:rsid w:val="00D6121B"/>
    <w:rsid w:val="00D6464B"/>
    <w:rsid w:val="00D71106"/>
    <w:rsid w:val="00D73ABB"/>
    <w:rsid w:val="00D84E2F"/>
    <w:rsid w:val="00D9282A"/>
    <w:rsid w:val="00D964DC"/>
    <w:rsid w:val="00DA5E57"/>
    <w:rsid w:val="00DB4AE4"/>
    <w:rsid w:val="00DB5553"/>
    <w:rsid w:val="00DC0A55"/>
    <w:rsid w:val="00DD178D"/>
    <w:rsid w:val="00DD2807"/>
    <w:rsid w:val="00DD47DC"/>
    <w:rsid w:val="00DD4868"/>
    <w:rsid w:val="00DD4E5B"/>
    <w:rsid w:val="00DE3A3D"/>
    <w:rsid w:val="00DE3A63"/>
    <w:rsid w:val="00DF6DD1"/>
    <w:rsid w:val="00DF76F9"/>
    <w:rsid w:val="00E02E50"/>
    <w:rsid w:val="00E03AC4"/>
    <w:rsid w:val="00E05B9A"/>
    <w:rsid w:val="00E1164A"/>
    <w:rsid w:val="00E435EF"/>
    <w:rsid w:val="00E45CA4"/>
    <w:rsid w:val="00E63672"/>
    <w:rsid w:val="00E65572"/>
    <w:rsid w:val="00E65FB6"/>
    <w:rsid w:val="00E6618D"/>
    <w:rsid w:val="00E70235"/>
    <w:rsid w:val="00E73A37"/>
    <w:rsid w:val="00E73C4E"/>
    <w:rsid w:val="00E8292C"/>
    <w:rsid w:val="00E85643"/>
    <w:rsid w:val="00E87DE1"/>
    <w:rsid w:val="00E90245"/>
    <w:rsid w:val="00EB61CA"/>
    <w:rsid w:val="00EC18A3"/>
    <w:rsid w:val="00EC22AC"/>
    <w:rsid w:val="00EC4F16"/>
    <w:rsid w:val="00EE0A83"/>
    <w:rsid w:val="00EE1746"/>
    <w:rsid w:val="00EE24C4"/>
    <w:rsid w:val="00EE52B5"/>
    <w:rsid w:val="00EE6CCE"/>
    <w:rsid w:val="00EE7B8C"/>
    <w:rsid w:val="00EF288E"/>
    <w:rsid w:val="00EF66BD"/>
    <w:rsid w:val="00F0151F"/>
    <w:rsid w:val="00F11F1E"/>
    <w:rsid w:val="00F12D86"/>
    <w:rsid w:val="00F156F5"/>
    <w:rsid w:val="00F17B9E"/>
    <w:rsid w:val="00F21261"/>
    <w:rsid w:val="00F25FF7"/>
    <w:rsid w:val="00F31040"/>
    <w:rsid w:val="00F348E2"/>
    <w:rsid w:val="00F36E58"/>
    <w:rsid w:val="00F40278"/>
    <w:rsid w:val="00F43ADB"/>
    <w:rsid w:val="00F45169"/>
    <w:rsid w:val="00F52824"/>
    <w:rsid w:val="00F52CCA"/>
    <w:rsid w:val="00F66B2D"/>
    <w:rsid w:val="00F70AB7"/>
    <w:rsid w:val="00F73AC3"/>
    <w:rsid w:val="00F86A69"/>
    <w:rsid w:val="00F8731B"/>
    <w:rsid w:val="00F95655"/>
    <w:rsid w:val="00FA111A"/>
    <w:rsid w:val="00FA271E"/>
    <w:rsid w:val="00FA7D29"/>
    <w:rsid w:val="00FB3142"/>
    <w:rsid w:val="00FB649E"/>
    <w:rsid w:val="00FC0DD5"/>
    <w:rsid w:val="00FC60D4"/>
    <w:rsid w:val="00FD2372"/>
    <w:rsid w:val="00FE7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9" fillcolor="black">
      <v:fill color="black"/>
    </o:shapedefaults>
    <o:shapelayout v:ext="edit">
      <o:idmap v:ext="edit" data="1"/>
    </o:shapelayout>
  </w:shapeDefaults>
  <w:decimalSymbol w:val="."/>
  <w:listSeparator w:val=","/>
  <w14:docId w14:val="624380BC"/>
  <w15:docId w15:val="{206E4197-88CF-4C9D-A343-5FAC77532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Braille29" w:eastAsia="Times New Roman" w:hAnsi="Braille29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58"/>
      <w:szCs w:val="58"/>
    </w:rPr>
  </w:style>
  <w:style w:type="paragraph" w:styleId="Heading1">
    <w:name w:val="heading 1"/>
    <w:basedOn w:val="Normal"/>
    <w:next w:val="Normal"/>
    <w:link w:val="Heading1Char"/>
    <w:uiPriority w:val="9"/>
    <w:qFormat/>
    <w:rsid w:val="005C480E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x-none" w:eastAsia="x-none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A910F4"/>
    <w:rPr>
      <w:rFonts w:ascii="Courier New" w:hAnsi="Courier New"/>
      <w:sz w:val="20"/>
      <w:szCs w:val="20"/>
      <w:lang w:val="x-none" w:eastAsia="x-none"/>
    </w:rPr>
  </w:style>
  <w:style w:type="paragraph" w:customStyle="1" w:styleId="AutoCorrect">
    <w:name w:val="AutoCorrect"/>
    <w:rsid w:val="00781BD9"/>
    <w:rPr>
      <w:sz w:val="24"/>
      <w:szCs w:val="24"/>
    </w:rPr>
  </w:style>
  <w:style w:type="character" w:customStyle="1" w:styleId="PlainTextChar">
    <w:name w:val="Plain Text Char"/>
    <w:link w:val="PlainText"/>
    <w:uiPriority w:val="99"/>
    <w:rsid w:val="009D1ECC"/>
    <w:rPr>
      <w:rFonts w:ascii="Courier New" w:hAnsi="Courier New" w:cs="Courier New"/>
    </w:rPr>
  </w:style>
  <w:style w:type="character" w:customStyle="1" w:styleId="Heading1Char">
    <w:name w:val="Heading 1 Char"/>
    <w:link w:val="Heading1"/>
    <w:uiPriority w:val="9"/>
    <w:rsid w:val="005C480E"/>
    <w:rPr>
      <w:rFonts w:ascii="Cambria" w:eastAsia="Times New Roman" w:hAnsi="Cambria" w:cs="Times New Roman"/>
      <w:b/>
      <w:bCs/>
      <w:color w:val="365F91"/>
      <w:sz w:val="28"/>
      <w:szCs w:val="28"/>
      <w:lang w:bidi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8302E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link w:val="DocumentMap"/>
    <w:uiPriority w:val="99"/>
    <w:semiHidden/>
    <w:rsid w:val="0048302E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657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94657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10BA1"/>
    <w:rPr>
      <w:rFonts w:ascii="Times New Roman" w:eastAsia="Calibri" w:hAnsi="Times New Roman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5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10.bin"/><Relationship Id="rId26" Type="http://schemas.openxmlformats.org/officeDocument/2006/relationships/oleObject" Target="embeddings/oleObject16.bin"/><Relationship Id="rId39" Type="http://schemas.openxmlformats.org/officeDocument/2006/relationships/theme" Target="theme/theme1.xml"/><Relationship Id="rId21" Type="http://schemas.openxmlformats.org/officeDocument/2006/relationships/oleObject" Target="embeddings/oleObject12.bin"/><Relationship Id="rId34" Type="http://schemas.openxmlformats.org/officeDocument/2006/relationships/image" Target="media/image10.emf"/><Relationship Id="rId42" Type="http://schemas.openxmlformats.org/officeDocument/2006/relationships/customXml" Target="../customXml/item4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1.bin"/><Relationship Id="rId29" Type="http://schemas.openxmlformats.org/officeDocument/2006/relationships/oleObject" Target="embeddings/oleObject18.bin"/><Relationship Id="rId41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4.bin"/><Relationship Id="rId24" Type="http://schemas.openxmlformats.org/officeDocument/2006/relationships/oleObject" Target="embeddings/oleObject15.bin"/><Relationship Id="rId32" Type="http://schemas.openxmlformats.org/officeDocument/2006/relationships/image" Target="media/image9.emf"/><Relationship Id="rId37" Type="http://schemas.openxmlformats.org/officeDocument/2006/relationships/oleObject" Target="embeddings/oleObject22.bin"/><Relationship Id="rId40" Type="http://schemas.openxmlformats.org/officeDocument/2006/relationships/customXml" Target="../customXml/item2.xml"/><Relationship Id="rId5" Type="http://schemas.openxmlformats.org/officeDocument/2006/relationships/image" Target="media/image1.emf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4.bin"/><Relationship Id="rId28" Type="http://schemas.openxmlformats.org/officeDocument/2006/relationships/image" Target="media/image7.emf"/><Relationship Id="rId36" Type="http://schemas.openxmlformats.org/officeDocument/2006/relationships/image" Target="media/image11.emf"/><Relationship Id="rId10" Type="http://schemas.openxmlformats.org/officeDocument/2006/relationships/oleObject" Target="embeddings/oleObject3.bin"/><Relationship Id="rId19" Type="http://schemas.openxmlformats.org/officeDocument/2006/relationships/image" Target="media/image5.emf"/><Relationship Id="rId31" Type="http://schemas.openxmlformats.org/officeDocument/2006/relationships/oleObject" Target="embeddings/oleObject19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4.emf"/><Relationship Id="rId22" Type="http://schemas.openxmlformats.org/officeDocument/2006/relationships/oleObject" Target="embeddings/oleObject13.bin"/><Relationship Id="rId27" Type="http://schemas.openxmlformats.org/officeDocument/2006/relationships/oleObject" Target="embeddings/oleObject17.bin"/><Relationship Id="rId30" Type="http://schemas.openxmlformats.org/officeDocument/2006/relationships/image" Target="media/image8.emf"/><Relationship Id="rId35" Type="http://schemas.openxmlformats.org/officeDocument/2006/relationships/oleObject" Target="embeddings/oleObject21.bin"/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12" Type="http://schemas.openxmlformats.org/officeDocument/2006/relationships/oleObject" Target="embeddings/oleObject5.bin"/><Relationship Id="rId17" Type="http://schemas.openxmlformats.org/officeDocument/2006/relationships/oleObject" Target="embeddings/oleObject9.bin"/><Relationship Id="rId25" Type="http://schemas.openxmlformats.org/officeDocument/2006/relationships/image" Target="media/image6.emf"/><Relationship Id="rId33" Type="http://schemas.openxmlformats.org/officeDocument/2006/relationships/oleObject" Target="embeddings/oleObject20.bin"/><Relationship Id="rId38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Tiger%20Templates\New%20Tiger%20Template%20(CA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654954D4667A4EB25F23F299F970CB" ma:contentTypeVersion="13" ma:contentTypeDescription="Create a new document." ma:contentTypeScope="" ma:versionID="8b3b7c0b6952a05c9ac141afe8f5d5f9">
  <xsd:schema xmlns:xsd="http://www.w3.org/2001/XMLSchema" xmlns:xs="http://www.w3.org/2001/XMLSchema" xmlns:p="http://schemas.microsoft.com/office/2006/metadata/properties" xmlns:ns1="http://schemas.microsoft.com/sharepoint/v3" xmlns:ns2="548dda24-fa99-4205-9c33-4f184450e885" xmlns:ns3="10edd099-e909-4dc8-9b9c-3acf567eb4ac" targetNamespace="http://schemas.microsoft.com/office/2006/metadata/properties" ma:root="true" ma:fieldsID="b7faffc1c7cd6899bf6aedfee8694cac" ns1:_="" ns2:_="" ns3:_="">
    <xsd:import namespace="http://schemas.microsoft.com/sharepoint/v3"/>
    <xsd:import namespace="548dda24-fa99-4205-9c33-4f184450e885"/>
    <xsd:import namespace="10edd099-e909-4dc8-9b9c-3acf567eb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EventHashCode" minOccurs="0"/>
                <xsd:element ref="ns2:MediaServiceGenerationTime" minOccurs="0"/>
                <xsd:element ref="ns2:MediaServiceDateTake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7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8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8dda24-fa99-4205-9c33-4f184450e8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dd099-e909-4dc8-9b9c-3acf567eb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2217468D-695E-4C7A-A07A-4F2E00634C9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DF481B7-E57E-48C3-87CF-C80E03D48A8F}"/>
</file>

<file path=customXml/itemProps3.xml><?xml version="1.0" encoding="utf-8"?>
<ds:datastoreItem xmlns:ds="http://schemas.openxmlformats.org/officeDocument/2006/customXml" ds:itemID="{9E9AF4AA-96D0-41A2-849E-99C594EEBF48}"/>
</file>

<file path=customXml/itemProps4.xml><?xml version="1.0" encoding="utf-8"?>
<ds:datastoreItem xmlns:ds="http://schemas.openxmlformats.org/officeDocument/2006/customXml" ds:itemID="{C93AACDF-BF9B-4D8C-85ED-F234767513FE}"/>
</file>

<file path=docProps/app.xml><?xml version="1.0" encoding="utf-8"?>
<Properties xmlns="http://schemas.openxmlformats.org/officeDocument/2006/extended-properties" xmlns:vt="http://schemas.openxmlformats.org/officeDocument/2006/docPropsVTypes">
  <Template>New Tiger Template (CA)</Template>
  <TotalTime>499</TotalTime>
  <Pages>17</Pages>
  <Words>894</Words>
  <Characters>5102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,,5VI</vt:lpstr>
    </vt:vector>
  </TitlesOfParts>
  <Company>PIA</Company>
  <LinksUpToDate>false</LinksUpToDate>
  <CharactersWithSpaces>5985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,,5VI</dc:title>
  <dc:creator>Mike</dc:creator>
  <cp:lastModifiedBy>NC-DPS</cp:lastModifiedBy>
  <cp:revision>62</cp:revision>
  <cp:lastPrinted>2020-03-02T16:42:00Z</cp:lastPrinted>
  <dcterms:created xsi:type="dcterms:W3CDTF">2020-02-10T14:15:00Z</dcterms:created>
  <dcterms:modified xsi:type="dcterms:W3CDTF">2020-03-02T16:53:00Z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0x0101001F654954D4667A4EB25F23F299F970CB</vt:lpwstr>
  </property>
</Properties>
</file>