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WithEffects.xml" ContentType="application/vnd.ms-word.stylesWithEffects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48BA" w:rsidRDefault="00ED48BA" w:rsidP="00DF2486">
      <w:r w:rsidRPr="00ED48BA">
        <w:t>#</w:t>
      </w:r>
      <w:proofErr w:type="gramStart"/>
      <w:r w:rsidRPr="00ED48BA">
        <w:t>b ,</w:t>
      </w:r>
      <w:proofErr w:type="gramEnd"/>
      <w:r w:rsidRPr="00ED48BA">
        <w:t xml:space="preserve">: figure has .1at .1l1/ "o </w:t>
      </w:r>
      <w:r>
        <w:t xml:space="preserve">       #b</w:t>
      </w:r>
    </w:p>
    <w:p w:rsidR="00ED48BA" w:rsidRDefault="00ED48BA" w:rsidP="00DF2486">
      <w:r>
        <w:t xml:space="preserve">    </w:t>
      </w:r>
      <w:proofErr w:type="gramStart"/>
      <w:r w:rsidRPr="00ED48BA">
        <w:t>acute</w:t>
      </w:r>
      <w:proofErr w:type="gramEnd"/>
      <w:r w:rsidRPr="00ED48BA">
        <w:t xml:space="preserve"> angle1 "o obtuse angle1 &amp; "o </w:t>
      </w:r>
      <w:r>
        <w:t xml:space="preserve">  </w:t>
      </w:r>
    </w:p>
    <w:p w:rsidR="00E52F57" w:rsidRDefault="00ED48BA" w:rsidP="00DF2486">
      <w:r>
        <w:t xml:space="preserve">    </w:t>
      </w:r>
      <w:r w:rsidRPr="00ED48BA">
        <w:t>"</w:t>
      </w:r>
      <w:proofErr w:type="gramStart"/>
      <w:r w:rsidRPr="00ED48BA">
        <w:t>r</w:t>
      </w:r>
      <w:proofErr w:type="gramEnd"/>
      <w:r>
        <w:t xml:space="preserve"> </w:t>
      </w:r>
      <w:r w:rsidRPr="00ED48BA">
        <w:t>angle8</w:t>
      </w:r>
    </w:p>
    <w:p w:rsidR="00ED48BA" w:rsidRDefault="00ED48BA" w:rsidP="00DF2486"/>
    <w:p w:rsidR="00E52F57" w:rsidRDefault="00155824" w:rsidP="00DF2486"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124" type="#_x0000_t75" style="position:absolute;margin-left:34.4pt;margin-top:4.6pt;width:642.35pt;height:441.2pt;z-index:-251509760;mso-position-horizontal-relative:text;mso-position-vertical-relative:text">
            <v:imagedata r:id="rId6" o:title=""/>
          </v:shape>
          <o:OLEObject Type="Embed" ProgID="CorelDraw.Graphic.17" ShapeID="_x0000_s1124" DrawAspect="Content" ObjectID="_1644649662" r:id="rId7"/>
        </w:pict>
      </w:r>
    </w:p>
    <w:p w:rsidR="00E52F57" w:rsidRDefault="00E52F57" w:rsidP="00DF2486"/>
    <w:p w:rsidR="00E52F57" w:rsidRDefault="00E52F57" w:rsidP="00DF2486"/>
    <w:p w:rsidR="00E52F57" w:rsidRDefault="00E52F57" w:rsidP="00DF2486"/>
    <w:p w:rsidR="00E52F57" w:rsidRDefault="00E52F57" w:rsidP="00DF2486"/>
    <w:p w:rsidR="00E52F57" w:rsidRDefault="00E52F57" w:rsidP="00DF2486"/>
    <w:p w:rsidR="00E52F57" w:rsidRDefault="00E52F57" w:rsidP="00DF2486"/>
    <w:p w:rsidR="00E52F57" w:rsidRDefault="00E52F57" w:rsidP="00DF2486"/>
    <w:p w:rsidR="00E52F57" w:rsidRDefault="00E52F57" w:rsidP="00DF2486"/>
    <w:p w:rsidR="00E52F57" w:rsidRDefault="00E52F57" w:rsidP="00DF2486"/>
    <w:p w:rsidR="00E52F57" w:rsidRDefault="00E52F57" w:rsidP="00DF2486"/>
    <w:p w:rsidR="00E52F57" w:rsidRDefault="00E52F57" w:rsidP="00DF2486"/>
    <w:p w:rsidR="00E52F57" w:rsidRDefault="00E52F57" w:rsidP="00DF2486"/>
    <w:p w:rsidR="00E52F57" w:rsidRDefault="00E52F57" w:rsidP="00DF2486"/>
    <w:p w:rsidR="00E52F57" w:rsidRDefault="00E52F57" w:rsidP="00DF2486"/>
    <w:p w:rsidR="00E52F57" w:rsidRDefault="00E52F57" w:rsidP="00DF2486"/>
    <w:p w:rsidR="00E52F57" w:rsidRDefault="00E52F57" w:rsidP="00DF2486"/>
    <w:p w:rsidR="00E52F57" w:rsidRDefault="00E52F57" w:rsidP="00DF2486"/>
    <w:p w:rsidR="00E52F57" w:rsidRDefault="00E52F57" w:rsidP="00DF2486"/>
    <w:p w:rsidR="00ED48BA" w:rsidRDefault="00ED48BA" w:rsidP="00DF2486"/>
    <w:p w:rsidR="00ED48BA" w:rsidRDefault="00ED48BA" w:rsidP="00DF2486">
      <w:r>
        <w:t xml:space="preserve">                                      #c</w:t>
      </w:r>
    </w:p>
    <w:p w:rsidR="00796478" w:rsidRDefault="00796478" w:rsidP="00DF2486">
      <w:r w:rsidRPr="00796478">
        <w:lastRenderedPageBreak/>
        <w:t>#</w:t>
      </w:r>
      <w:proofErr w:type="spellStart"/>
      <w:proofErr w:type="gramStart"/>
      <w:r w:rsidRPr="00796478">
        <w:t>i</w:t>
      </w:r>
      <w:proofErr w:type="spellEnd"/>
      <w:r w:rsidRPr="00796478">
        <w:t xml:space="preserve"> ,</w:t>
      </w:r>
      <w:proofErr w:type="gramEnd"/>
      <w:r w:rsidRPr="00796478">
        <w:t xml:space="preserve">:at </w:t>
      </w:r>
      <w:proofErr w:type="spellStart"/>
      <w:r w:rsidRPr="00796478">
        <w:t>frac;n</w:t>
      </w:r>
      <w:proofErr w:type="spellEnd"/>
      <w:r w:rsidRPr="00796478">
        <w:t xml:space="preserve"> is %ad$ 9 </w:t>
      </w:r>
      <w:proofErr w:type="spellStart"/>
      <w:r w:rsidRPr="00796478">
        <w:t>ea</w:t>
      </w:r>
      <w:proofErr w:type="spellEnd"/>
      <w:r w:rsidRPr="00796478">
        <w:t>* ( ^!</w:t>
      </w:r>
      <w:r>
        <w:t xml:space="preserve">    A#E </w:t>
      </w:r>
    </w:p>
    <w:p w:rsidR="00DF2486" w:rsidRDefault="00796478" w:rsidP="00DF2486">
      <w:r>
        <w:t xml:space="preserve">    </w:t>
      </w:r>
      <w:r w:rsidRPr="00796478">
        <w:t>models8</w:t>
      </w:r>
    </w:p>
    <w:p w:rsidR="00DF2486" w:rsidRDefault="00DF2486" w:rsidP="00DF2486"/>
    <w:p w:rsidR="00DF2486" w:rsidRDefault="00155824" w:rsidP="00DF2486">
      <w:r>
        <w:rPr>
          <w:noProof/>
        </w:rPr>
        <w:pict>
          <v:shape id="_x0000_s1098" type="#_x0000_t75" style="position:absolute;margin-left:41.55pt;margin-top:15.5pt;width:538.05pt;height:148.8pt;z-index:-251539456;mso-position-horizontal-relative:text;mso-position-vertical-relative:text">
            <v:imagedata r:id="rId8" o:title=""/>
          </v:shape>
          <o:OLEObject Type="Embed" ProgID="CorelDraw.Graphic.17" ShapeID="_x0000_s1098" DrawAspect="Content" ObjectID="_1644649663" r:id="rId9"/>
        </w:pict>
      </w:r>
    </w:p>
    <w:p w:rsidR="00DF2486" w:rsidRDefault="00DF2486" w:rsidP="00DF2486"/>
    <w:p w:rsidR="00DF2486" w:rsidRDefault="00DF2486" w:rsidP="00DF2486"/>
    <w:p w:rsidR="00DF2486" w:rsidRDefault="00DF2486" w:rsidP="00DF2486"/>
    <w:p w:rsidR="004F4FF8" w:rsidRDefault="004F4FF8" w:rsidP="00DF2486"/>
    <w:p w:rsidR="00796478" w:rsidRDefault="00796478" w:rsidP="00DF2486"/>
    <w:p w:rsidR="00796478" w:rsidRDefault="00796478" w:rsidP="00DF2486"/>
    <w:p w:rsidR="00796478" w:rsidRDefault="00796478" w:rsidP="00842CE0">
      <w:r>
        <w:t xml:space="preserve">  </w:t>
      </w:r>
      <w:proofErr w:type="gramStart"/>
      <w:r w:rsidRPr="00796478">
        <w:t>,a</w:t>
      </w:r>
      <w:proofErr w:type="gramEnd"/>
      <w:r w:rsidRPr="00796478">
        <w:t xml:space="preserve"> #b/c</w:t>
      </w:r>
    </w:p>
    <w:p w:rsidR="00796478" w:rsidRDefault="00796478" w:rsidP="00842CE0">
      <w:r w:rsidRPr="00796478">
        <w:t xml:space="preserve"> </w:t>
      </w:r>
      <w:r>
        <w:t xml:space="preserve"> </w:t>
      </w:r>
      <w:r w:rsidRPr="00796478">
        <w:t>;</w:t>
      </w:r>
      <w:proofErr w:type="gramStart"/>
      <w:r w:rsidRPr="00796478">
        <w:t>,b</w:t>
      </w:r>
      <w:proofErr w:type="gramEnd"/>
      <w:r w:rsidRPr="00796478">
        <w:t xml:space="preserve"> #c/d</w:t>
      </w:r>
    </w:p>
    <w:p w:rsidR="00796478" w:rsidRDefault="00796478" w:rsidP="00842CE0">
      <w:r w:rsidRPr="00796478">
        <w:t xml:space="preserve"> </w:t>
      </w:r>
      <w:r>
        <w:t xml:space="preserve"> </w:t>
      </w:r>
      <w:r w:rsidRPr="00796478">
        <w:t>;</w:t>
      </w:r>
      <w:proofErr w:type="gramStart"/>
      <w:r w:rsidRPr="00796478">
        <w:t>,c</w:t>
      </w:r>
      <w:proofErr w:type="gramEnd"/>
      <w:r w:rsidRPr="00796478">
        <w:t xml:space="preserve"> #b/f</w:t>
      </w:r>
    </w:p>
    <w:p w:rsidR="00842CE0" w:rsidRDefault="00796478" w:rsidP="00842CE0">
      <w:r w:rsidRPr="00796478">
        <w:t xml:space="preserve"> </w:t>
      </w:r>
      <w:r>
        <w:t xml:space="preserve"> </w:t>
      </w:r>
      <w:r w:rsidRPr="00796478">
        <w:t>;</w:t>
      </w:r>
      <w:proofErr w:type="gramStart"/>
      <w:r w:rsidRPr="00796478">
        <w:t>,d</w:t>
      </w:r>
      <w:proofErr w:type="gramEnd"/>
      <w:r w:rsidRPr="00796478">
        <w:t xml:space="preserve"> #d/h</w:t>
      </w:r>
    </w:p>
    <w:p w:rsidR="00842CE0" w:rsidRDefault="00842CE0" w:rsidP="00842CE0"/>
    <w:p w:rsidR="00842CE0" w:rsidRDefault="00842CE0" w:rsidP="00842CE0"/>
    <w:p w:rsidR="00842CE0" w:rsidRDefault="00842CE0" w:rsidP="00842CE0"/>
    <w:p w:rsidR="00842CE0" w:rsidRDefault="00842CE0" w:rsidP="00842CE0"/>
    <w:p w:rsidR="00842CE0" w:rsidRDefault="00842CE0" w:rsidP="00842CE0"/>
    <w:p w:rsidR="00842CE0" w:rsidRDefault="00842CE0" w:rsidP="00842CE0"/>
    <w:p w:rsidR="00842CE0" w:rsidRDefault="00842CE0" w:rsidP="00842CE0"/>
    <w:p w:rsidR="00842CE0" w:rsidRDefault="00842CE0" w:rsidP="00842CE0"/>
    <w:p w:rsidR="00842CE0" w:rsidRDefault="00842CE0" w:rsidP="00842CE0"/>
    <w:p w:rsidR="00842CE0" w:rsidRDefault="00842CE0" w:rsidP="00842CE0"/>
    <w:p w:rsidR="00842CE0" w:rsidRDefault="00842CE0" w:rsidP="00242B4C">
      <w:pPr>
        <w:tabs>
          <w:tab w:val="left" w:pos="5580"/>
        </w:tabs>
      </w:pPr>
      <w:r>
        <w:t xml:space="preserve">                                      #</w:t>
      </w:r>
      <w:r w:rsidR="00E97B7D">
        <w:t>G</w:t>
      </w:r>
    </w:p>
    <w:p w:rsidR="00A93F0C" w:rsidRDefault="007650E5" w:rsidP="00842CE0">
      <w:r w:rsidRPr="007650E5">
        <w:lastRenderedPageBreak/>
        <w:t>#</w:t>
      </w:r>
      <w:proofErr w:type="gramStart"/>
      <w:r w:rsidRPr="007650E5">
        <w:t>ac ,</w:t>
      </w:r>
      <w:proofErr w:type="spellStart"/>
      <w:r w:rsidRPr="007650E5">
        <w:t>patrick</w:t>
      </w:r>
      <w:proofErr w:type="spellEnd"/>
      <w:proofErr w:type="gramEnd"/>
      <w:r w:rsidRPr="007650E5">
        <w:t xml:space="preserve"> made #ab cookies4</w:t>
      </w:r>
      <w:r>
        <w:t xml:space="preserve">       A#G</w:t>
      </w:r>
    </w:p>
    <w:p w:rsidR="00A93F0C" w:rsidRDefault="00A93F0C" w:rsidP="00842CE0"/>
    <w:p w:rsidR="00A93F0C" w:rsidRDefault="00155824" w:rsidP="00842CE0">
      <w:r>
        <w:rPr>
          <w:noProof/>
        </w:rPr>
        <w:pict>
          <v:shape id="_x0000_s1125" type="#_x0000_t75" style="position:absolute;margin-left:40.2pt;margin-top:-.2pt;width:241.4pt;height:134.6pt;z-index:-251508736;mso-position-horizontal-relative:text;mso-position-vertical-relative:text">
            <v:imagedata r:id="rId10" o:title=""/>
          </v:shape>
          <o:OLEObject Type="Embed" ProgID="CorelDraw.Graphic.17" ShapeID="_x0000_s1125" DrawAspect="Content" ObjectID="_1644649664" r:id="rId11"/>
        </w:pict>
      </w:r>
    </w:p>
    <w:p w:rsidR="00A93F0C" w:rsidRDefault="00A93F0C" w:rsidP="00842CE0"/>
    <w:p w:rsidR="00A93F0C" w:rsidRDefault="00A93F0C" w:rsidP="00842CE0"/>
    <w:p w:rsidR="00A93F0C" w:rsidRDefault="00A93F0C" w:rsidP="00842CE0"/>
    <w:p w:rsidR="00A93F0C" w:rsidRDefault="00A93F0C" w:rsidP="00842CE0"/>
    <w:p w:rsidR="00A93F0C" w:rsidRDefault="00A93F0C" w:rsidP="00842CE0"/>
    <w:p w:rsidR="007650E5" w:rsidRDefault="007650E5" w:rsidP="00842CE0">
      <w:r>
        <w:t xml:space="preserve">    </w:t>
      </w:r>
      <w:proofErr w:type="gramStart"/>
      <w:r w:rsidRPr="007650E5">
        <w:t>,</w:t>
      </w:r>
      <w:proofErr w:type="spellStart"/>
      <w:r w:rsidRPr="007650E5">
        <w:t>patrick's</w:t>
      </w:r>
      <w:proofErr w:type="spellEnd"/>
      <w:proofErr w:type="gramEnd"/>
      <w:r w:rsidRPr="007650E5">
        <w:t xml:space="preserve"> </w:t>
      </w:r>
      <w:proofErr w:type="spellStart"/>
      <w:r w:rsidRPr="007650E5">
        <w:t>si</w:t>
      </w:r>
      <w:proofErr w:type="spellEnd"/>
      <w:r w:rsidRPr="007650E5">
        <w:t xml:space="preserve">/] w eat #d ( ! </w:t>
      </w:r>
      <w:r>
        <w:t xml:space="preserve"> </w:t>
      </w:r>
    </w:p>
    <w:p w:rsidR="007650E5" w:rsidRDefault="007650E5" w:rsidP="00842CE0">
      <w:r>
        <w:t xml:space="preserve">    </w:t>
      </w:r>
      <w:proofErr w:type="gramStart"/>
      <w:r w:rsidRPr="007650E5">
        <w:t>cookies4 ,</w:t>
      </w:r>
      <w:proofErr w:type="gramEnd"/>
      <w:r w:rsidRPr="007650E5">
        <w:t xml:space="preserve">:at </w:t>
      </w:r>
      <w:proofErr w:type="spellStart"/>
      <w:r w:rsidRPr="007650E5">
        <w:t>frac;n</w:t>
      </w:r>
      <w:proofErr w:type="spellEnd"/>
      <w:r w:rsidRPr="007650E5">
        <w:t xml:space="preserve"> ( ! cookies w 2 </w:t>
      </w:r>
    </w:p>
    <w:p w:rsidR="007650E5" w:rsidRDefault="007650E5" w:rsidP="00842CE0">
      <w:r>
        <w:t xml:space="preserve">    </w:t>
      </w:r>
      <w:r w:rsidRPr="007650E5">
        <w:t xml:space="preserve">left8 </w:t>
      </w:r>
    </w:p>
    <w:p w:rsidR="007650E5" w:rsidRDefault="007650E5" w:rsidP="00842CE0">
      <w:r>
        <w:t xml:space="preserve">  </w:t>
      </w:r>
      <w:proofErr w:type="gramStart"/>
      <w:r w:rsidRPr="007650E5">
        <w:t>,a</w:t>
      </w:r>
      <w:proofErr w:type="gramEnd"/>
      <w:r w:rsidRPr="007650E5">
        <w:t xml:space="preserve"> #a/d</w:t>
      </w:r>
    </w:p>
    <w:p w:rsidR="007650E5" w:rsidRDefault="007650E5" w:rsidP="00842CE0">
      <w:r w:rsidRPr="007650E5">
        <w:t xml:space="preserve"> </w:t>
      </w:r>
      <w:r>
        <w:t xml:space="preserve"> </w:t>
      </w:r>
      <w:r w:rsidRPr="007650E5">
        <w:t>;</w:t>
      </w:r>
      <w:proofErr w:type="gramStart"/>
      <w:r w:rsidRPr="007650E5">
        <w:t>,b</w:t>
      </w:r>
      <w:proofErr w:type="gramEnd"/>
      <w:r w:rsidRPr="007650E5">
        <w:t xml:space="preserve"> #a/c</w:t>
      </w:r>
    </w:p>
    <w:p w:rsidR="007650E5" w:rsidRDefault="007650E5" w:rsidP="00842CE0">
      <w:r w:rsidRPr="007650E5">
        <w:t xml:space="preserve"> </w:t>
      </w:r>
      <w:r>
        <w:t xml:space="preserve"> </w:t>
      </w:r>
      <w:r w:rsidRPr="007650E5">
        <w:t>;</w:t>
      </w:r>
      <w:proofErr w:type="gramStart"/>
      <w:r w:rsidRPr="007650E5">
        <w:t>,c</w:t>
      </w:r>
      <w:proofErr w:type="gramEnd"/>
      <w:r w:rsidRPr="007650E5">
        <w:t xml:space="preserve"> #b/c</w:t>
      </w:r>
    </w:p>
    <w:p w:rsidR="007650E5" w:rsidRDefault="007650E5" w:rsidP="00842CE0">
      <w:r w:rsidRPr="007650E5">
        <w:t xml:space="preserve"> </w:t>
      </w:r>
      <w:r>
        <w:t xml:space="preserve"> </w:t>
      </w:r>
      <w:r w:rsidRPr="007650E5">
        <w:t>;</w:t>
      </w:r>
      <w:proofErr w:type="gramStart"/>
      <w:r w:rsidRPr="007650E5">
        <w:t>,d</w:t>
      </w:r>
      <w:proofErr w:type="gramEnd"/>
      <w:r w:rsidRPr="007650E5">
        <w:t xml:space="preserve"> #c/d</w:t>
      </w:r>
    </w:p>
    <w:p w:rsidR="00A93F0C" w:rsidRDefault="007650E5" w:rsidP="00842CE0">
      <w:r w:rsidRPr="007650E5">
        <w:t xml:space="preserve"> </w:t>
      </w:r>
    </w:p>
    <w:p w:rsidR="00A93F0C" w:rsidRDefault="00A93F0C" w:rsidP="00842CE0"/>
    <w:p w:rsidR="00A93F0C" w:rsidRDefault="00A93F0C" w:rsidP="00842CE0"/>
    <w:p w:rsidR="00A93F0C" w:rsidRDefault="00A93F0C" w:rsidP="00842CE0"/>
    <w:p w:rsidR="00A93F0C" w:rsidRDefault="00A93F0C" w:rsidP="00842CE0"/>
    <w:p w:rsidR="00A93F0C" w:rsidRDefault="00A93F0C" w:rsidP="00842CE0"/>
    <w:p w:rsidR="00A93F0C" w:rsidRDefault="00A93F0C" w:rsidP="00842CE0"/>
    <w:p w:rsidR="00A93F0C" w:rsidRDefault="00A93F0C" w:rsidP="00842CE0"/>
    <w:p w:rsidR="00A93F0C" w:rsidRDefault="00A93F0C" w:rsidP="00842CE0"/>
    <w:p w:rsidR="00A93F0C" w:rsidRDefault="00C93F37" w:rsidP="00842CE0">
      <w:r>
        <w:t xml:space="preserve">      </w:t>
      </w:r>
      <w:r w:rsidR="00254E74">
        <w:t xml:space="preserve">                               </w:t>
      </w:r>
      <w:r>
        <w:t>#</w:t>
      </w:r>
      <w:r w:rsidR="00254E74">
        <w:t>AJ</w:t>
      </w:r>
    </w:p>
    <w:p w:rsidR="00D57FD6" w:rsidRDefault="00D57FD6" w:rsidP="00842CE0">
      <w:r w:rsidRPr="00D57FD6">
        <w:lastRenderedPageBreak/>
        <w:t>#</w:t>
      </w:r>
      <w:proofErr w:type="gramStart"/>
      <w:r w:rsidRPr="00D57FD6">
        <w:t>ah ,</w:t>
      </w:r>
      <w:proofErr w:type="gramEnd"/>
      <w:r w:rsidRPr="00D57FD6">
        <w:t xml:space="preserve">: two ( ^! </w:t>
      </w:r>
      <w:proofErr w:type="spellStart"/>
      <w:r w:rsidRPr="00D57FD6">
        <w:t>squ</w:t>
      </w:r>
      <w:proofErr w:type="spellEnd"/>
      <w:r w:rsidRPr="00D57FD6">
        <w:t>&gt;</w:t>
      </w:r>
      <w:proofErr w:type="spellStart"/>
      <w:r w:rsidRPr="00D57FD6">
        <w:t>es</w:t>
      </w:r>
      <w:proofErr w:type="spellEnd"/>
      <w:r w:rsidRPr="00D57FD6">
        <w:t xml:space="preserve"> h ! same</w:t>
      </w:r>
      <w:r>
        <w:t xml:space="preserve">      A#I</w:t>
      </w:r>
    </w:p>
    <w:p w:rsidR="00A93F0C" w:rsidRDefault="00D57FD6" w:rsidP="00842CE0">
      <w:r w:rsidRPr="00D57FD6">
        <w:t xml:space="preserve"> </w:t>
      </w:r>
      <w:r>
        <w:t xml:space="preserve">   </w:t>
      </w:r>
      <w:r w:rsidRPr="00D57FD6">
        <w:t>am.t %ad$8</w:t>
      </w:r>
    </w:p>
    <w:p w:rsidR="00A93F0C" w:rsidRDefault="00A93F0C" w:rsidP="00842CE0"/>
    <w:p w:rsidR="00A93F0C" w:rsidRDefault="00155824" w:rsidP="00842CE0">
      <w:r>
        <w:rPr>
          <w:noProof/>
        </w:rPr>
        <w:pict>
          <v:shape id="_x0000_s1126" type="#_x0000_t75" style="position:absolute;margin-left:63.6pt;margin-top:27.6pt;width:458.15pt;height:431.05pt;z-index:-251507712;mso-position-horizontal-relative:text;mso-position-vertical-relative:text">
            <v:imagedata r:id="rId12" o:title=""/>
          </v:shape>
          <o:OLEObject Type="Embed" ProgID="CorelDraw.Graphic.17" ShapeID="_x0000_s1126" DrawAspect="Content" ObjectID="_1644649665" r:id="rId13"/>
        </w:pict>
      </w:r>
      <w:r w:rsidR="00FB0EC0">
        <w:t xml:space="preserve">  </w:t>
      </w:r>
      <w:proofErr w:type="gramStart"/>
      <w:r w:rsidR="00FB0EC0">
        <w:t>,P</w:t>
      </w:r>
      <w:proofErr w:type="gramEnd"/>
      <w:r w:rsidR="00FB0EC0">
        <w:t xml:space="preserve">             ,Q            </w:t>
      </w:r>
    </w:p>
    <w:p w:rsidR="00A93F0C" w:rsidRDefault="00A93F0C" w:rsidP="00842CE0"/>
    <w:p w:rsidR="00A93F0C" w:rsidRDefault="00A93F0C" w:rsidP="00842CE0"/>
    <w:p w:rsidR="00A93F0C" w:rsidRDefault="00A93F0C" w:rsidP="00842CE0"/>
    <w:p w:rsidR="00991090" w:rsidRDefault="00991090" w:rsidP="00842CE0"/>
    <w:p w:rsidR="00991090" w:rsidRDefault="00991090" w:rsidP="00842CE0"/>
    <w:p w:rsidR="00991090" w:rsidRDefault="00991090" w:rsidP="00842CE0"/>
    <w:p w:rsidR="00991090" w:rsidRDefault="00991090" w:rsidP="00842CE0"/>
    <w:p w:rsidR="00991090" w:rsidRDefault="00991090" w:rsidP="00842CE0"/>
    <w:p w:rsidR="00991090" w:rsidRDefault="00FB0EC0" w:rsidP="00842CE0">
      <w:r>
        <w:t xml:space="preserve">  </w:t>
      </w:r>
      <w:proofErr w:type="gramStart"/>
      <w:r>
        <w:t>,R</w:t>
      </w:r>
      <w:proofErr w:type="gramEnd"/>
      <w:r>
        <w:t xml:space="preserve">             ,S</w:t>
      </w:r>
    </w:p>
    <w:p w:rsidR="00991090" w:rsidRDefault="00991090" w:rsidP="00842CE0"/>
    <w:p w:rsidR="00991090" w:rsidRDefault="00991090" w:rsidP="00842CE0"/>
    <w:p w:rsidR="00991090" w:rsidRDefault="00991090" w:rsidP="00842CE0"/>
    <w:p w:rsidR="00991090" w:rsidRDefault="00991090" w:rsidP="00842CE0"/>
    <w:p w:rsidR="00991090" w:rsidRDefault="00991090" w:rsidP="00842CE0"/>
    <w:p w:rsidR="00991090" w:rsidRDefault="00991090" w:rsidP="00842CE0"/>
    <w:p w:rsidR="00991090" w:rsidRDefault="00991090" w:rsidP="00842CE0"/>
    <w:p w:rsidR="005661A1" w:rsidRDefault="005661A1" w:rsidP="00842CE0">
      <w:r>
        <w:t xml:space="preserve">  </w:t>
      </w:r>
      <w:proofErr w:type="gramStart"/>
      <w:r w:rsidRPr="005661A1">
        <w:t>,a</w:t>
      </w:r>
      <w:proofErr w:type="gramEnd"/>
      <w:r w:rsidRPr="005661A1">
        <w:t xml:space="preserve"> ;,p &amp; ;,q</w:t>
      </w:r>
    </w:p>
    <w:p w:rsidR="005661A1" w:rsidRDefault="005661A1" w:rsidP="00842CE0">
      <w:r w:rsidRPr="005661A1">
        <w:t xml:space="preserve"> </w:t>
      </w:r>
      <w:r>
        <w:t xml:space="preserve"> </w:t>
      </w:r>
      <w:r w:rsidRPr="005661A1">
        <w:t>;</w:t>
      </w:r>
      <w:proofErr w:type="gramStart"/>
      <w:r w:rsidRPr="005661A1">
        <w:t>,b</w:t>
      </w:r>
      <w:proofErr w:type="gramEnd"/>
      <w:r w:rsidRPr="005661A1">
        <w:t xml:space="preserve"> ;,p &amp; ;,s</w:t>
      </w:r>
    </w:p>
    <w:p w:rsidR="005661A1" w:rsidRDefault="005661A1" w:rsidP="00842CE0">
      <w:r w:rsidRPr="005661A1">
        <w:t xml:space="preserve"> </w:t>
      </w:r>
      <w:r>
        <w:t xml:space="preserve"> </w:t>
      </w:r>
      <w:r w:rsidRPr="005661A1">
        <w:t>;</w:t>
      </w:r>
      <w:proofErr w:type="gramStart"/>
      <w:r w:rsidRPr="005661A1">
        <w:t>,c</w:t>
      </w:r>
      <w:proofErr w:type="gramEnd"/>
      <w:r w:rsidRPr="005661A1">
        <w:t xml:space="preserve"> ;,q &amp; ;,r</w:t>
      </w:r>
    </w:p>
    <w:p w:rsidR="00991090" w:rsidRDefault="005661A1" w:rsidP="00842CE0">
      <w:r w:rsidRPr="005661A1">
        <w:t xml:space="preserve"> </w:t>
      </w:r>
      <w:r>
        <w:t xml:space="preserve"> </w:t>
      </w:r>
      <w:r w:rsidRPr="005661A1">
        <w:t>;</w:t>
      </w:r>
      <w:proofErr w:type="gramStart"/>
      <w:r w:rsidRPr="005661A1">
        <w:t>,d</w:t>
      </w:r>
      <w:proofErr w:type="gramEnd"/>
      <w:r w:rsidRPr="005661A1">
        <w:t xml:space="preserve"> ;,r &amp; ;,s</w:t>
      </w:r>
    </w:p>
    <w:p w:rsidR="00991090" w:rsidRDefault="009E07A2" w:rsidP="00842CE0">
      <w:r>
        <w:t xml:space="preserve">                                     #A</w:t>
      </w:r>
      <w:r w:rsidR="004F38EE">
        <w:t>C</w:t>
      </w:r>
    </w:p>
    <w:p w:rsidR="00991090" w:rsidRDefault="00024D7E" w:rsidP="00842CE0">
      <w:r>
        <w:lastRenderedPageBreak/>
        <w:t xml:space="preserve">       </w:t>
      </w:r>
      <w:proofErr w:type="gramStart"/>
      <w:r>
        <w:t>`.&lt;</w:t>
      </w:r>
      <w:proofErr w:type="gramEnd"/>
      <w:r w:rsidR="00474841" w:rsidRPr="00474841">
        <w:t>,calculator ,active</w:t>
      </w:r>
      <w:r>
        <w:t>`.&gt;     #AB</w:t>
      </w:r>
    </w:p>
    <w:p w:rsidR="00810648" w:rsidRDefault="00810648" w:rsidP="00842CE0"/>
    <w:p w:rsidR="00474841" w:rsidRDefault="00474841" w:rsidP="00842CE0">
      <w:r w:rsidRPr="00474841">
        <w:t>#</w:t>
      </w:r>
      <w:proofErr w:type="spellStart"/>
      <w:r w:rsidRPr="00474841">
        <w:t>ba</w:t>
      </w:r>
      <w:proofErr w:type="spellEnd"/>
      <w:r w:rsidRPr="00474841">
        <w:t xml:space="preserve"> </w:t>
      </w:r>
      <w:proofErr w:type="gramStart"/>
      <w:r w:rsidRPr="00474841">
        <w:t>,,</w:t>
      </w:r>
      <w:proofErr w:type="spellStart"/>
      <w:r w:rsidRPr="00474841">
        <w:t>rvu</w:t>
      </w:r>
      <w:proofErr w:type="spellEnd"/>
      <w:proofErr w:type="gramEnd"/>
      <w:r w:rsidRPr="00474841">
        <w:t xml:space="preserve"> is a /</w:t>
      </w:r>
      <w:proofErr w:type="spellStart"/>
      <w:r w:rsidRPr="00474841">
        <w:t>rai</w:t>
      </w:r>
      <w:proofErr w:type="spellEnd"/>
      <w:r w:rsidRPr="00474841">
        <w:t>&lt;t l9e &amp; _[,,</w:t>
      </w:r>
      <w:proofErr w:type="spellStart"/>
      <w:r w:rsidRPr="00474841">
        <w:t>tvu</w:t>
      </w:r>
      <w:proofErr w:type="spellEnd"/>
      <w:r w:rsidRPr="00474841">
        <w:t xml:space="preserve"> has </w:t>
      </w:r>
      <w:r>
        <w:t xml:space="preserve">  </w:t>
      </w:r>
    </w:p>
    <w:p w:rsidR="00810648" w:rsidRDefault="00474841" w:rsidP="00842CE0">
      <w:r>
        <w:t xml:space="preserve">    </w:t>
      </w:r>
      <w:proofErr w:type="gramStart"/>
      <w:r w:rsidRPr="00474841">
        <w:t>a</w:t>
      </w:r>
      <w:proofErr w:type="gramEnd"/>
      <w:r w:rsidRPr="00474841">
        <w:t xml:space="preserve"> m1sure ( #</w:t>
      </w:r>
      <w:proofErr w:type="spellStart"/>
      <w:r w:rsidRPr="00474841">
        <w:t>dj^j</w:t>
      </w:r>
      <w:proofErr w:type="spellEnd"/>
      <w:r w:rsidRPr="00474841">
        <w:t xml:space="preserve"> 9 ? figure4</w:t>
      </w:r>
    </w:p>
    <w:p w:rsidR="00810648" w:rsidRDefault="00155824" w:rsidP="00842CE0">
      <w:r>
        <w:rPr>
          <w:noProof/>
        </w:rPr>
        <w:pict>
          <v:shape id="_x0000_s1127" type="#_x0000_t75" style="position:absolute;margin-left:35.1pt;margin-top:20.1pt;width:606.5pt;height:321pt;z-index:-251506688;mso-position-horizontal-relative:text;mso-position-vertical-relative:text">
            <v:imagedata r:id="rId14" o:title=""/>
          </v:shape>
          <o:OLEObject Type="Embed" ProgID="CorelDraw.Graphic.17" ShapeID="_x0000_s1127" DrawAspect="Content" ObjectID="_1644649666" r:id="rId15"/>
        </w:pict>
      </w:r>
    </w:p>
    <w:p w:rsidR="00810648" w:rsidRDefault="00810648" w:rsidP="00842CE0"/>
    <w:p w:rsidR="00810648" w:rsidRDefault="00810648" w:rsidP="00842CE0"/>
    <w:p w:rsidR="00810648" w:rsidRDefault="00810648" w:rsidP="00842CE0"/>
    <w:p w:rsidR="00810648" w:rsidRDefault="00810648" w:rsidP="00842CE0"/>
    <w:p w:rsidR="00810648" w:rsidRDefault="00810648" w:rsidP="00842CE0"/>
    <w:p w:rsidR="00810648" w:rsidRDefault="00810648" w:rsidP="00842CE0"/>
    <w:p w:rsidR="00810648" w:rsidRDefault="00810648" w:rsidP="00842CE0"/>
    <w:p w:rsidR="00810648" w:rsidRDefault="00810648" w:rsidP="00842CE0"/>
    <w:p w:rsidR="00810648" w:rsidRDefault="00810648" w:rsidP="00842CE0"/>
    <w:p w:rsidR="00810648" w:rsidRDefault="00810648" w:rsidP="00842CE0"/>
    <w:p w:rsidR="00810648" w:rsidRDefault="00810648" w:rsidP="00842CE0"/>
    <w:p w:rsidR="00810648" w:rsidRDefault="00810648" w:rsidP="00842CE0"/>
    <w:p w:rsidR="00474841" w:rsidRDefault="00474841" w:rsidP="00842CE0">
      <w:r>
        <w:t xml:space="preserve">    </w:t>
      </w:r>
      <w:r w:rsidRPr="00474841">
        <w:t>,</w:t>
      </w:r>
      <w:proofErr w:type="gramStart"/>
      <w:r w:rsidRPr="00474841">
        <w:t>:at</w:t>
      </w:r>
      <w:proofErr w:type="gramEnd"/>
      <w:r w:rsidRPr="00474841">
        <w:t xml:space="preserve"> is ! m1sure </w:t>
      </w:r>
      <w:proofErr w:type="gramStart"/>
      <w:r w:rsidRPr="00474841">
        <w:t>( _</w:t>
      </w:r>
      <w:proofErr w:type="gramEnd"/>
      <w:r w:rsidRPr="00474841">
        <w:t>[,,svt8</w:t>
      </w:r>
    </w:p>
    <w:p w:rsidR="00474841" w:rsidRDefault="00474841" w:rsidP="00842CE0">
      <w:r w:rsidRPr="00474841">
        <w:t xml:space="preserve"> </w:t>
      </w:r>
      <w:r>
        <w:t xml:space="preserve"> </w:t>
      </w:r>
      <w:proofErr w:type="gramStart"/>
      <w:r w:rsidRPr="00474841">
        <w:t>,a</w:t>
      </w:r>
      <w:proofErr w:type="gramEnd"/>
      <w:r w:rsidRPr="00474841">
        <w:t xml:space="preserve"> #</w:t>
      </w:r>
      <w:proofErr w:type="spellStart"/>
      <w:r w:rsidRPr="00474841">
        <w:t>dj^j</w:t>
      </w:r>
      <w:proofErr w:type="spellEnd"/>
    </w:p>
    <w:p w:rsidR="00474841" w:rsidRDefault="00474841" w:rsidP="00842CE0">
      <w:r w:rsidRPr="00474841">
        <w:t xml:space="preserve"> </w:t>
      </w:r>
      <w:r>
        <w:t xml:space="preserve"> </w:t>
      </w:r>
      <w:r w:rsidRPr="00474841">
        <w:t>;</w:t>
      </w:r>
      <w:proofErr w:type="gramStart"/>
      <w:r w:rsidRPr="00474841">
        <w:t>,b</w:t>
      </w:r>
      <w:proofErr w:type="gramEnd"/>
      <w:r w:rsidRPr="00474841">
        <w:t xml:space="preserve"> #</w:t>
      </w:r>
      <w:proofErr w:type="spellStart"/>
      <w:r w:rsidRPr="00474841">
        <w:t>de^j</w:t>
      </w:r>
      <w:proofErr w:type="spellEnd"/>
    </w:p>
    <w:p w:rsidR="00474841" w:rsidRDefault="00474841" w:rsidP="00842CE0">
      <w:r w:rsidRPr="00474841">
        <w:t xml:space="preserve"> </w:t>
      </w:r>
      <w:r>
        <w:t xml:space="preserve"> </w:t>
      </w:r>
      <w:r w:rsidRPr="00474841">
        <w:t>;</w:t>
      </w:r>
      <w:proofErr w:type="gramStart"/>
      <w:r w:rsidRPr="00474841">
        <w:t>,c</w:t>
      </w:r>
      <w:proofErr w:type="gramEnd"/>
      <w:r w:rsidRPr="00474841">
        <w:t xml:space="preserve"> #</w:t>
      </w:r>
      <w:proofErr w:type="spellStart"/>
      <w:r w:rsidRPr="00474841">
        <w:t>ej^j</w:t>
      </w:r>
      <w:proofErr w:type="spellEnd"/>
    </w:p>
    <w:p w:rsidR="00810648" w:rsidRDefault="00474841" w:rsidP="00842CE0">
      <w:r w:rsidRPr="00474841">
        <w:t xml:space="preserve"> </w:t>
      </w:r>
      <w:r>
        <w:t xml:space="preserve"> </w:t>
      </w:r>
      <w:r w:rsidRPr="00474841">
        <w:t>;</w:t>
      </w:r>
      <w:proofErr w:type="gramStart"/>
      <w:r w:rsidRPr="00474841">
        <w:t>,d</w:t>
      </w:r>
      <w:proofErr w:type="gramEnd"/>
      <w:r w:rsidRPr="00474841">
        <w:t xml:space="preserve"> #</w:t>
      </w:r>
      <w:proofErr w:type="spellStart"/>
      <w:r w:rsidRPr="00474841">
        <w:t>ij^j</w:t>
      </w:r>
      <w:proofErr w:type="spellEnd"/>
    </w:p>
    <w:p w:rsidR="00810648" w:rsidRDefault="00810648" w:rsidP="00842CE0"/>
    <w:p w:rsidR="00810648" w:rsidRDefault="00810648" w:rsidP="00842CE0"/>
    <w:p w:rsidR="00810648" w:rsidRDefault="00474841" w:rsidP="00842CE0">
      <w:r>
        <w:t xml:space="preserve">                                     #A</w:t>
      </w:r>
      <w:r w:rsidR="004F38EE">
        <w:t>F</w:t>
      </w:r>
    </w:p>
    <w:p w:rsidR="00DD1853" w:rsidRDefault="00DD1853" w:rsidP="00842CE0">
      <w:r w:rsidRPr="00DD1853">
        <w:lastRenderedPageBreak/>
        <w:t>#</w:t>
      </w:r>
      <w:proofErr w:type="gramStart"/>
      <w:r w:rsidRPr="00DD1853">
        <w:t>bb ,mi</w:t>
      </w:r>
      <w:proofErr w:type="gramEnd"/>
      <w:r w:rsidRPr="00DD1853">
        <w:t>*</w:t>
      </w:r>
      <w:proofErr w:type="spellStart"/>
      <w:r w:rsidRPr="00DD1853">
        <w:t>ael</w:t>
      </w:r>
      <w:proofErr w:type="spellEnd"/>
      <w:r w:rsidRPr="00DD1853">
        <w:t xml:space="preserve"> is </w:t>
      </w:r>
      <w:proofErr w:type="spellStart"/>
      <w:r w:rsidRPr="00DD1853">
        <w:t>solv</w:t>
      </w:r>
      <w:proofErr w:type="spellEnd"/>
      <w:r w:rsidRPr="00DD1853">
        <w:t>+ #</w:t>
      </w:r>
      <w:proofErr w:type="spellStart"/>
      <w:r w:rsidRPr="00DD1853">
        <w:t>bc</w:t>
      </w:r>
      <w:proofErr w:type="spellEnd"/>
      <w:r w:rsidRPr="00DD1853">
        <w:t xml:space="preserve"> "8 #</w:t>
      </w:r>
      <w:proofErr w:type="spellStart"/>
      <w:r w:rsidRPr="00DD1853">
        <w:t>db</w:t>
      </w:r>
      <w:proofErr w:type="spellEnd"/>
      <w:r>
        <w:t xml:space="preserve">     A#AB</w:t>
      </w:r>
    </w:p>
    <w:p w:rsidR="00810648" w:rsidRDefault="00DD1853" w:rsidP="00842CE0">
      <w:r w:rsidRPr="00DD1853">
        <w:t xml:space="preserve"> </w:t>
      </w:r>
      <w:r>
        <w:t xml:space="preserve">   </w:t>
      </w:r>
      <w:proofErr w:type="gramStart"/>
      <w:r w:rsidRPr="00DD1853">
        <w:t>us</w:t>
      </w:r>
      <w:proofErr w:type="gramEnd"/>
      <w:r w:rsidRPr="00DD1853">
        <w:t>+</w:t>
      </w:r>
      <w:r>
        <w:t xml:space="preserve"> </w:t>
      </w:r>
      <w:r w:rsidRPr="00DD1853">
        <w:t xml:space="preserve">? </w:t>
      </w:r>
      <w:proofErr w:type="spellStart"/>
      <w:proofErr w:type="gramStart"/>
      <w:r w:rsidRPr="00DD1853">
        <w:t>rectangul</w:t>
      </w:r>
      <w:proofErr w:type="spellEnd"/>
      <w:proofErr w:type="gramEnd"/>
      <w:r w:rsidRPr="00DD1853">
        <w:t>&gt; &gt;ray4</w:t>
      </w:r>
    </w:p>
    <w:p w:rsidR="007B1353" w:rsidRDefault="00155824" w:rsidP="00842CE0">
      <w:r>
        <w:rPr>
          <w:noProof/>
        </w:rPr>
        <w:pict>
          <v:shape id="_x0000_s1128" type="#_x0000_t75" style="position:absolute;margin-left:39.6pt;margin-top:28.05pt;width:267.1pt;height:218.5pt;z-index:-251505664;mso-position-horizontal-relative:text;mso-position-vertical-relative:text">
            <v:imagedata r:id="rId16" o:title=""/>
          </v:shape>
          <o:OLEObject Type="Embed" ProgID="CorelDraw.Graphic.17" ShapeID="_x0000_s1128" DrawAspect="Content" ObjectID="_1644649667" r:id="rId17"/>
        </w:pict>
      </w:r>
    </w:p>
    <w:p w:rsidR="007B1353" w:rsidRDefault="007B1353" w:rsidP="00842CE0"/>
    <w:p w:rsidR="007B1353" w:rsidRDefault="007B1353" w:rsidP="00842CE0"/>
    <w:p w:rsidR="007B1353" w:rsidRDefault="007B1353" w:rsidP="00842CE0"/>
    <w:p w:rsidR="007B1353" w:rsidRDefault="007B1353" w:rsidP="00842CE0"/>
    <w:p w:rsidR="007B1353" w:rsidRDefault="007B1353" w:rsidP="00842CE0"/>
    <w:p w:rsidR="007B1353" w:rsidRDefault="007B1353" w:rsidP="00842CE0"/>
    <w:p w:rsidR="007B1353" w:rsidRDefault="007B1353" w:rsidP="00842CE0"/>
    <w:p w:rsidR="007B1353" w:rsidRDefault="007B1353" w:rsidP="00842CE0"/>
    <w:p w:rsidR="007B1353" w:rsidRDefault="007B1353" w:rsidP="00842CE0"/>
    <w:p w:rsidR="00DD1853" w:rsidRDefault="00DD1853" w:rsidP="00842CE0">
      <w:r>
        <w:t xml:space="preserve">    </w:t>
      </w:r>
      <w:r w:rsidRPr="00DD1853">
        <w:t>,</w:t>
      </w:r>
      <w:proofErr w:type="gramStart"/>
      <w:r w:rsidRPr="00DD1853">
        <w:t>:at</w:t>
      </w:r>
      <w:proofErr w:type="gramEnd"/>
      <w:r w:rsidRPr="00DD1853">
        <w:t xml:space="preserve"> is ! miss+ numb</w:t>
      </w:r>
      <w:proofErr w:type="gramStart"/>
      <w:r w:rsidRPr="00DD1853">
        <w:t>] ,</w:t>
      </w:r>
      <w:proofErr w:type="gramEnd"/>
      <w:r w:rsidRPr="00DD1853">
        <w:t>mi*</w:t>
      </w:r>
      <w:proofErr w:type="spellStart"/>
      <w:r w:rsidRPr="00DD1853">
        <w:t>ael</w:t>
      </w:r>
      <w:proofErr w:type="spellEnd"/>
      <w:r w:rsidRPr="00DD1853">
        <w:t xml:space="preserve"> </w:t>
      </w:r>
      <w:proofErr w:type="spellStart"/>
      <w:r w:rsidRPr="00DD1853">
        <w:t>ne$s</w:t>
      </w:r>
      <w:proofErr w:type="spellEnd"/>
      <w:r w:rsidRPr="00DD1853">
        <w:t xml:space="preserve"> </w:t>
      </w:r>
      <w:r>
        <w:t xml:space="preserve"> </w:t>
      </w:r>
    </w:p>
    <w:p w:rsidR="007B1353" w:rsidRDefault="00DD1853" w:rsidP="00842CE0">
      <w:r>
        <w:t xml:space="preserve">    </w:t>
      </w:r>
      <w:proofErr w:type="gramStart"/>
      <w:r w:rsidRPr="00DD1853">
        <w:t>to</w:t>
      </w:r>
      <w:proofErr w:type="gramEnd"/>
      <w:r w:rsidRPr="00DD1853">
        <w:t xml:space="preserve"> solve ? problem8</w:t>
      </w:r>
    </w:p>
    <w:p w:rsidR="00DD1853" w:rsidRDefault="00DD1853" w:rsidP="00842CE0">
      <w:r>
        <w:t xml:space="preserve">  </w:t>
      </w:r>
      <w:proofErr w:type="gramStart"/>
      <w:r w:rsidRPr="00DD1853">
        <w:t>,a</w:t>
      </w:r>
      <w:proofErr w:type="gramEnd"/>
      <w:r w:rsidRPr="00DD1853">
        <w:t xml:space="preserve"> #ab</w:t>
      </w:r>
    </w:p>
    <w:p w:rsidR="00DD1853" w:rsidRDefault="00DD1853" w:rsidP="00842CE0">
      <w:r>
        <w:t xml:space="preserve">  </w:t>
      </w:r>
      <w:r w:rsidRPr="00DD1853">
        <w:t>;</w:t>
      </w:r>
      <w:proofErr w:type="gramStart"/>
      <w:r w:rsidRPr="00DD1853">
        <w:t>,b</w:t>
      </w:r>
      <w:proofErr w:type="gramEnd"/>
      <w:r w:rsidRPr="00DD1853">
        <w:t xml:space="preserve"> #dc</w:t>
      </w:r>
    </w:p>
    <w:p w:rsidR="00DD1853" w:rsidRDefault="00DD1853" w:rsidP="00842CE0">
      <w:r>
        <w:t xml:space="preserve">  </w:t>
      </w:r>
      <w:r w:rsidRPr="00DD1853">
        <w:t>;</w:t>
      </w:r>
      <w:proofErr w:type="gramStart"/>
      <w:r w:rsidRPr="00DD1853">
        <w:t>,c</w:t>
      </w:r>
      <w:proofErr w:type="gramEnd"/>
      <w:r w:rsidRPr="00DD1853">
        <w:t xml:space="preserve"> #</w:t>
      </w:r>
      <w:proofErr w:type="spellStart"/>
      <w:r w:rsidRPr="00DD1853">
        <w:t>gj</w:t>
      </w:r>
      <w:proofErr w:type="spellEnd"/>
    </w:p>
    <w:p w:rsidR="007B1353" w:rsidRDefault="00DD1853" w:rsidP="00842CE0">
      <w:r>
        <w:t xml:space="preserve">  </w:t>
      </w:r>
      <w:r w:rsidRPr="00DD1853">
        <w:t>;</w:t>
      </w:r>
      <w:proofErr w:type="gramStart"/>
      <w:r w:rsidRPr="00DD1853">
        <w:t>,d</w:t>
      </w:r>
      <w:proofErr w:type="gramEnd"/>
      <w:r w:rsidRPr="00DD1853">
        <w:t xml:space="preserve"> #</w:t>
      </w:r>
      <w:proofErr w:type="spellStart"/>
      <w:r w:rsidRPr="00DD1853">
        <w:t>abj</w:t>
      </w:r>
      <w:proofErr w:type="spellEnd"/>
    </w:p>
    <w:p w:rsidR="007B1353" w:rsidRDefault="007B1353" w:rsidP="00842CE0"/>
    <w:p w:rsidR="007B1353" w:rsidRDefault="007B1353" w:rsidP="00842CE0"/>
    <w:p w:rsidR="007B1353" w:rsidRDefault="007B1353" w:rsidP="00842CE0"/>
    <w:p w:rsidR="007B1353" w:rsidRDefault="007B1353" w:rsidP="00842CE0"/>
    <w:p w:rsidR="007B1353" w:rsidRDefault="007B1353" w:rsidP="00842CE0"/>
    <w:p w:rsidR="007B1353" w:rsidRDefault="007B1353" w:rsidP="00842CE0"/>
    <w:p w:rsidR="007B1353" w:rsidRDefault="00DD1853" w:rsidP="00842CE0">
      <w:r>
        <w:t xml:space="preserve">                                     #A</w:t>
      </w:r>
      <w:r w:rsidR="007D51F2">
        <w:t>G</w:t>
      </w:r>
    </w:p>
    <w:p w:rsidR="008136EB" w:rsidRDefault="00155824" w:rsidP="00842CE0">
      <w:r>
        <w:rPr>
          <w:rFonts w:asciiTheme="minorHAnsi" w:eastAsiaTheme="minorEastAsia" w:hAnsiTheme="minorHAnsi" w:cstheme="minorBidi"/>
          <w:noProof/>
          <w:sz w:val="22"/>
          <w:szCs w:val="22"/>
        </w:rPr>
        <w:lastRenderedPageBreak/>
        <w:pict>
          <v:shape id="_x0000_s1129" type="#_x0000_t75" style="position:absolute;margin-left:0;margin-top:3pt;width:605.7pt;height:498.85pt;z-index:-251503616;mso-position-horizontal-relative:text;mso-position-vertical-relative:text">
            <v:imagedata r:id="rId18" o:title=""/>
          </v:shape>
          <o:OLEObject Type="Embed" ProgID="CorelDraw.Graphic.17" ShapeID="_x0000_s1129" DrawAspect="Content" ObjectID="_1644649668" r:id="rId19"/>
        </w:pict>
      </w:r>
      <w:r w:rsidR="00740EF3">
        <w:t xml:space="preserve">     </w:t>
      </w:r>
      <w:r w:rsidR="00F04320">
        <w:t xml:space="preserve">                               </w:t>
      </w:r>
      <w:proofErr w:type="gramStart"/>
      <w:r w:rsidR="00F04320">
        <w:t>A</w:t>
      </w:r>
      <w:r w:rsidR="00740EF3">
        <w:t>#</w:t>
      </w:r>
      <w:proofErr w:type="gramEnd"/>
      <w:r w:rsidR="00740EF3">
        <w:t>AE</w:t>
      </w:r>
    </w:p>
    <w:p w:rsidR="007B1353" w:rsidRDefault="007B1353" w:rsidP="00842CE0"/>
    <w:p w:rsidR="008136EB" w:rsidRDefault="008136EB" w:rsidP="00842CE0"/>
    <w:p w:rsidR="008136EB" w:rsidRDefault="008136EB" w:rsidP="00842CE0"/>
    <w:p w:rsidR="008136EB" w:rsidRDefault="008136EB" w:rsidP="00842CE0"/>
    <w:p w:rsidR="008136EB" w:rsidRDefault="008136EB" w:rsidP="00842CE0"/>
    <w:p w:rsidR="008136EB" w:rsidRDefault="008136EB" w:rsidP="00842CE0"/>
    <w:p w:rsidR="008136EB" w:rsidRDefault="008136EB" w:rsidP="00842CE0"/>
    <w:p w:rsidR="008136EB" w:rsidRDefault="008136EB" w:rsidP="00842CE0"/>
    <w:p w:rsidR="008136EB" w:rsidRDefault="008136EB" w:rsidP="00842CE0"/>
    <w:p w:rsidR="008136EB" w:rsidRDefault="008136EB" w:rsidP="00842CE0"/>
    <w:p w:rsidR="008136EB" w:rsidRDefault="008136EB" w:rsidP="00842CE0"/>
    <w:p w:rsidR="008136EB" w:rsidRDefault="008136EB" w:rsidP="00842CE0"/>
    <w:p w:rsidR="008136EB" w:rsidRDefault="008136EB" w:rsidP="00842CE0"/>
    <w:p w:rsidR="008136EB" w:rsidRDefault="008136EB" w:rsidP="00842CE0"/>
    <w:p w:rsidR="008136EB" w:rsidRDefault="008136EB" w:rsidP="00842CE0"/>
    <w:p w:rsidR="00740EF3" w:rsidRDefault="00740EF3" w:rsidP="00842CE0"/>
    <w:p w:rsidR="00AE7805" w:rsidRDefault="00AE7805" w:rsidP="00842CE0"/>
    <w:p w:rsidR="0073023D" w:rsidRDefault="0073023D" w:rsidP="00842CE0">
      <w:r>
        <w:t xml:space="preserve">    </w:t>
      </w:r>
      <w:proofErr w:type="gramStart"/>
      <w:r w:rsidRPr="0073023D">
        <w:t>,h</w:t>
      </w:r>
      <w:proofErr w:type="gramEnd"/>
      <w:r w:rsidRPr="0073023D">
        <w:t xml:space="preserve">[ _m </w:t>
      </w:r>
      <w:proofErr w:type="spellStart"/>
      <w:r w:rsidRPr="0073023D">
        <w:t>m</w:t>
      </w:r>
      <w:proofErr w:type="spellEnd"/>
      <w:r w:rsidRPr="0073023D">
        <w:t xml:space="preserve"> f\r?-grad]s *</w:t>
      </w:r>
      <w:proofErr w:type="spellStart"/>
      <w:r w:rsidRPr="0073023D">
        <w:t>ose</w:t>
      </w:r>
      <w:proofErr w:type="spellEnd"/>
      <w:r w:rsidRPr="0073023D">
        <w:t xml:space="preserve"> </w:t>
      </w:r>
      <w:proofErr w:type="spellStart"/>
      <w:r w:rsidRPr="0073023D">
        <w:t>pepp</w:t>
      </w:r>
      <w:proofErr w:type="spellEnd"/>
      <w:r w:rsidRPr="0073023D">
        <w:t>]</w:t>
      </w:r>
      <w:proofErr w:type="spellStart"/>
      <w:r w:rsidRPr="0073023D">
        <w:t>oni</w:t>
      </w:r>
      <w:proofErr w:type="spellEnd"/>
      <w:r w:rsidRPr="0073023D">
        <w:t xml:space="preserve"> </w:t>
      </w:r>
    </w:p>
    <w:p w:rsidR="008136EB" w:rsidRDefault="0073023D" w:rsidP="00842CE0">
      <w:r>
        <w:t xml:space="preserve">    </w:t>
      </w:r>
      <w:proofErr w:type="gramStart"/>
      <w:r w:rsidRPr="0073023D">
        <w:t>or</w:t>
      </w:r>
      <w:proofErr w:type="gramEnd"/>
      <w:r w:rsidRPr="0073023D">
        <w:t xml:space="preserve"> sausage ?an *</w:t>
      </w:r>
      <w:proofErr w:type="spellStart"/>
      <w:r w:rsidRPr="0073023D">
        <w:t>ose</w:t>
      </w:r>
      <w:proofErr w:type="spellEnd"/>
      <w:r w:rsidRPr="0073023D">
        <w:t xml:space="preserve"> ! </w:t>
      </w:r>
      <w:proofErr w:type="spellStart"/>
      <w:proofErr w:type="gramStart"/>
      <w:r w:rsidRPr="0073023D">
        <w:t>o!</w:t>
      </w:r>
      <w:proofErr w:type="gramEnd"/>
      <w:r w:rsidRPr="0073023D">
        <w:t>r</w:t>
      </w:r>
      <w:proofErr w:type="spellEnd"/>
      <w:r w:rsidRPr="0073023D">
        <w:t xml:space="preserve"> topp+s8</w:t>
      </w:r>
    </w:p>
    <w:p w:rsidR="0073023D" w:rsidRDefault="0073023D" w:rsidP="00842CE0">
      <w:r>
        <w:t xml:space="preserve">  </w:t>
      </w:r>
      <w:proofErr w:type="gramStart"/>
      <w:r w:rsidRPr="0073023D">
        <w:t>,a</w:t>
      </w:r>
      <w:proofErr w:type="gramEnd"/>
      <w:r w:rsidRPr="0073023D">
        <w:t xml:space="preserve"> #e</w:t>
      </w:r>
    </w:p>
    <w:p w:rsidR="0073023D" w:rsidRDefault="0073023D" w:rsidP="00842CE0">
      <w:r w:rsidRPr="0073023D">
        <w:t xml:space="preserve"> </w:t>
      </w:r>
      <w:r>
        <w:t xml:space="preserve"> </w:t>
      </w:r>
      <w:r w:rsidRPr="0073023D">
        <w:t>;</w:t>
      </w:r>
      <w:proofErr w:type="gramStart"/>
      <w:r w:rsidRPr="0073023D">
        <w:t>,b</w:t>
      </w:r>
      <w:proofErr w:type="gramEnd"/>
      <w:r w:rsidRPr="0073023D">
        <w:t xml:space="preserve"> #</w:t>
      </w:r>
      <w:proofErr w:type="spellStart"/>
      <w:r w:rsidRPr="0073023D">
        <w:t>aj</w:t>
      </w:r>
      <w:proofErr w:type="spellEnd"/>
    </w:p>
    <w:p w:rsidR="0073023D" w:rsidRDefault="0073023D" w:rsidP="00842CE0">
      <w:r w:rsidRPr="0073023D">
        <w:t xml:space="preserve"> </w:t>
      </w:r>
      <w:r>
        <w:t xml:space="preserve"> </w:t>
      </w:r>
      <w:r w:rsidRPr="0073023D">
        <w:t>;</w:t>
      </w:r>
      <w:proofErr w:type="gramStart"/>
      <w:r w:rsidRPr="0073023D">
        <w:t>,c</w:t>
      </w:r>
      <w:proofErr w:type="gramEnd"/>
      <w:r w:rsidRPr="0073023D">
        <w:t xml:space="preserve"> #</w:t>
      </w:r>
      <w:proofErr w:type="spellStart"/>
      <w:r w:rsidRPr="0073023D">
        <w:t>ae</w:t>
      </w:r>
      <w:proofErr w:type="spellEnd"/>
    </w:p>
    <w:p w:rsidR="008136EB" w:rsidRDefault="0073023D" w:rsidP="00842CE0">
      <w:r w:rsidRPr="0073023D">
        <w:t xml:space="preserve"> </w:t>
      </w:r>
      <w:r>
        <w:t xml:space="preserve"> </w:t>
      </w:r>
      <w:r w:rsidRPr="0073023D">
        <w:t>;</w:t>
      </w:r>
      <w:proofErr w:type="gramStart"/>
      <w:r w:rsidRPr="0073023D">
        <w:t>,d</w:t>
      </w:r>
      <w:proofErr w:type="gramEnd"/>
      <w:r w:rsidRPr="0073023D">
        <w:t xml:space="preserve"> #</w:t>
      </w:r>
      <w:proofErr w:type="spellStart"/>
      <w:r w:rsidRPr="0073023D">
        <w:t>bj</w:t>
      </w:r>
      <w:proofErr w:type="spellEnd"/>
    </w:p>
    <w:p w:rsidR="008136EB" w:rsidRDefault="002B497C" w:rsidP="00842CE0">
      <w:r>
        <w:t xml:space="preserve">                                     #</w:t>
      </w:r>
      <w:r w:rsidR="000E4482">
        <w:t>B</w:t>
      </w:r>
      <w:r w:rsidR="00F04320">
        <w:t>A</w:t>
      </w:r>
    </w:p>
    <w:p w:rsidR="009B5320" w:rsidRDefault="009B5320" w:rsidP="00842CE0">
      <w:r w:rsidRPr="009B5320">
        <w:lastRenderedPageBreak/>
        <w:t>#</w:t>
      </w:r>
      <w:proofErr w:type="gramStart"/>
      <w:r w:rsidRPr="009B5320">
        <w:t>ca ,rays</w:t>
      </w:r>
      <w:proofErr w:type="gramEnd"/>
      <w:r w:rsidRPr="009B5320">
        <w:t xml:space="preserve"> ,,</w:t>
      </w:r>
      <w:proofErr w:type="spellStart"/>
      <w:r w:rsidRPr="009B5320">
        <w:t>pq</w:t>
      </w:r>
      <w:proofErr w:type="spellEnd"/>
      <w:r w:rsidRPr="009B5320">
        <w:t xml:space="preserve"> &amp; ,,</w:t>
      </w:r>
      <w:proofErr w:type="spellStart"/>
      <w:r w:rsidRPr="009B5320">
        <w:t>pr</w:t>
      </w:r>
      <w:proofErr w:type="spellEnd"/>
      <w:r w:rsidRPr="009B5320">
        <w:t xml:space="preserve"> &gt;e</w:t>
      </w:r>
      <w:r>
        <w:t xml:space="preserve">             #AG</w:t>
      </w:r>
    </w:p>
    <w:p w:rsidR="008136EB" w:rsidRDefault="009B5320" w:rsidP="00842CE0">
      <w:r>
        <w:t xml:space="preserve">   </w:t>
      </w:r>
      <w:r w:rsidRPr="009B5320">
        <w:t xml:space="preserve"> </w:t>
      </w:r>
      <w:proofErr w:type="gramStart"/>
      <w:r w:rsidRPr="009B5320">
        <w:t>p]p5dicul</w:t>
      </w:r>
      <w:proofErr w:type="gramEnd"/>
      <w:r w:rsidRPr="009B5320">
        <w:t>&gt;4</w:t>
      </w:r>
    </w:p>
    <w:p w:rsidR="004B4BA6" w:rsidRDefault="00155824" w:rsidP="00842CE0">
      <w:r>
        <w:rPr>
          <w:rFonts w:asciiTheme="minorHAnsi" w:eastAsiaTheme="minorEastAsia" w:hAnsiTheme="minorHAnsi" w:cstheme="minorBidi"/>
          <w:noProof/>
          <w:sz w:val="22"/>
          <w:szCs w:val="22"/>
        </w:rPr>
        <w:pict>
          <v:shape id="_x0000_s1131" type="#_x0000_t75" style="position:absolute;margin-left:22.5pt;margin-top:23.4pt;width:388.3pt;height:363pt;z-index:-251501568;mso-position-horizontal-relative:text;mso-position-vertical-relative:text">
            <v:imagedata r:id="rId20" o:title=""/>
          </v:shape>
          <o:OLEObject Type="Embed" ProgID="CorelDraw.Graphic.17" ShapeID="_x0000_s1131" DrawAspect="Content" ObjectID="_1644649669" r:id="rId21"/>
        </w:pict>
      </w:r>
    </w:p>
    <w:p w:rsidR="004B4BA6" w:rsidRDefault="004B4BA6" w:rsidP="00842CE0"/>
    <w:p w:rsidR="004B4BA6" w:rsidRDefault="004B4BA6" w:rsidP="00842CE0"/>
    <w:p w:rsidR="004B4BA6" w:rsidRDefault="004B4BA6" w:rsidP="00842CE0"/>
    <w:p w:rsidR="004B4BA6" w:rsidRDefault="004B4BA6" w:rsidP="00842CE0"/>
    <w:p w:rsidR="004B4BA6" w:rsidRDefault="004B4BA6" w:rsidP="00842CE0"/>
    <w:p w:rsidR="004B4BA6" w:rsidRDefault="004B4BA6" w:rsidP="00842CE0"/>
    <w:p w:rsidR="004B4BA6" w:rsidRDefault="004B4BA6" w:rsidP="00842CE0"/>
    <w:p w:rsidR="004B4BA6" w:rsidRDefault="004B4BA6" w:rsidP="00842CE0"/>
    <w:p w:rsidR="004B4BA6" w:rsidRDefault="004B4BA6" w:rsidP="00842CE0"/>
    <w:p w:rsidR="004B4BA6" w:rsidRDefault="004B4BA6" w:rsidP="00842CE0"/>
    <w:p w:rsidR="004B4BA6" w:rsidRDefault="004B4BA6" w:rsidP="00842CE0"/>
    <w:p w:rsidR="004B4BA6" w:rsidRDefault="004B4BA6" w:rsidP="00842CE0"/>
    <w:p w:rsidR="00350CC9" w:rsidRDefault="009B5320" w:rsidP="00842CE0">
      <w:r>
        <w:t xml:space="preserve"> </w:t>
      </w:r>
    </w:p>
    <w:p w:rsidR="009B5320" w:rsidRDefault="009B5320" w:rsidP="00842CE0">
      <w:r>
        <w:t xml:space="preserve">   </w:t>
      </w:r>
      <w:r w:rsidRPr="009B5320">
        <w:t>,</w:t>
      </w:r>
      <w:proofErr w:type="gramStart"/>
      <w:r w:rsidRPr="009B5320">
        <w:t>:at</w:t>
      </w:r>
      <w:proofErr w:type="gramEnd"/>
      <w:r w:rsidRPr="009B5320">
        <w:t xml:space="preserve"> is ! </w:t>
      </w:r>
      <w:proofErr w:type="gramStart"/>
      <w:r w:rsidRPr="009B5320">
        <w:t>value</w:t>
      </w:r>
      <w:proofErr w:type="gramEnd"/>
      <w:r w:rsidRPr="009B5320">
        <w:t xml:space="preserve"> ( ;x8</w:t>
      </w:r>
    </w:p>
    <w:p w:rsidR="009B5320" w:rsidRDefault="009B5320" w:rsidP="00842CE0">
      <w:r w:rsidRPr="009B5320">
        <w:t xml:space="preserve"> </w:t>
      </w:r>
      <w:r>
        <w:t xml:space="preserve"> </w:t>
      </w:r>
      <w:proofErr w:type="gramStart"/>
      <w:r w:rsidRPr="009B5320">
        <w:t>,a</w:t>
      </w:r>
      <w:proofErr w:type="gramEnd"/>
      <w:r w:rsidRPr="009B5320">
        <w:t xml:space="preserve"> #</w:t>
      </w:r>
      <w:proofErr w:type="spellStart"/>
      <w:r w:rsidRPr="009B5320">
        <w:t>dj</w:t>
      </w:r>
      <w:proofErr w:type="spellEnd"/>
    </w:p>
    <w:p w:rsidR="009B5320" w:rsidRDefault="009B5320" w:rsidP="00842CE0">
      <w:r w:rsidRPr="009B5320">
        <w:t xml:space="preserve"> </w:t>
      </w:r>
      <w:r>
        <w:t xml:space="preserve"> </w:t>
      </w:r>
      <w:r w:rsidRPr="009B5320">
        <w:t>;</w:t>
      </w:r>
      <w:proofErr w:type="gramStart"/>
      <w:r w:rsidRPr="009B5320">
        <w:t>,b</w:t>
      </w:r>
      <w:proofErr w:type="gramEnd"/>
      <w:r w:rsidRPr="009B5320">
        <w:t xml:space="preserve"> #</w:t>
      </w:r>
      <w:proofErr w:type="spellStart"/>
      <w:r w:rsidRPr="009B5320">
        <w:t>gj</w:t>
      </w:r>
      <w:proofErr w:type="spellEnd"/>
    </w:p>
    <w:p w:rsidR="009B5320" w:rsidRDefault="009B5320" w:rsidP="00842CE0">
      <w:r w:rsidRPr="009B5320">
        <w:t xml:space="preserve"> </w:t>
      </w:r>
      <w:r>
        <w:t xml:space="preserve"> </w:t>
      </w:r>
      <w:r w:rsidRPr="009B5320">
        <w:t>;</w:t>
      </w:r>
      <w:proofErr w:type="gramStart"/>
      <w:r w:rsidRPr="009B5320">
        <w:t>,c</w:t>
      </w:r>
      <w:proofErr w:type="gramEnd"/>
      <w:r w:rsidRPr="009B5320">
        <w:t xml:space="preserve"> #</w:t>
      </w:r>
      <w:proofErr w:type="spellStart"/>
      <w:r w:rsidRPr="009B5320">
        <w:t>hj</w:t>
      </w:r>
      <w:proofErr w:type="spellEnd"/>
    </w:p>
    <w:p w:rsidR="004B4BA6" w:rsidRDefault="009B5320" w:rsidP="00842CE0">
      <w:r w:rsidRPr="009B5320">
        <w:t xml:space="preserve"> </w:t>
      </w:r>
      <w:r>
        <w:t xml:space="preserve"> </w:t>
      </w:r>
      <w:r w:rsidRPr="009B5320">
        <w:t>;</w:t>
      </w:r>
      <w:proofErr w:type="gramStart"/>
      <w:r w:rsidRPr="009B5320">
        <w:t>,d</w:t>
      </w:r>
      <w:proofErr w:type="gramEnd"/>
      <w:r w:rsidRPr="009B5320">
        <w:t xml:space="preserve"> #</w:t>
      </w:r>
      <w:proofErr w:type="spellStart"/>
      <w:r w:rsidRPr="009B5320">
        <w:t>aaj</w:t>
      </w:r>
      <w:proofErr w:type="spellEnd"/>
    </w:p>
    <w:p w:rsidR="008136EB" w:rsidRDefault="008136EB" w:rsidP="00842CE0"/>
    <w:p w:rsidR="008136EB" w:rsidRDefault="008136EB" w:rsidP="00842CE0"/>
    <w:p w:rsidR="008136EB" w:rsidRDefault="008136EB" w:rsidP="00842CE0"/>
    <w:p w:rsidR="00810648" w:rsidRDefault="009B5320" w:rsidP="00842CE0">
      <w:r>
        <w:t xml:space="preserve">                                     #</w:t>
      </w:r>
      <w:r w:rsidR="00F04320">
        <w:t>BC</w:t>
      </w:r>
    </w:p>
    <w:p w:rsidR="0053134C" w:rsidRDefault="0053134C" w:rsidP="00842CE0">
      <w:r w:rsidRPr="0053134C">
        <w:lastRenderedPageBreak/>
        <w:t>#</w:t>
      </w:r>
      <w:proofErr w:type="gramStart"/>
      <w:r w:rsidRPr="0053134C">
        <w:t>cc ,</w:t>
      </w:r>
      <w:proofErr w:type="gramEnd"/>
      <w:r w:rsidRPr="0053134C">
        <w:t xml:space="preserve">: figure has ! </w:t>
      </w:r>
      <w:proofErr w:type="spellStart"/>
      <w:proofErr w:type="gramStart"/>
      <w:r w:rsidRPr="0053134C">
        <w:t>mo</w:t>
      </w:r>
      <w:proofErr w:type="spellEnd"/>
      <w:proofErr w:type="gramEnd"/>
      <w:r w:rsidRPr="0053134C">
        <w:t>/ l9es (</w:t>
      </w:r>
      <w:r w:rsidR="00267D0D">
        <w:t xml:space="preserve">       #AH</w:t>
      </w:r>
    </w:p>
    <w:p w:rsidR="00810648" w:rsidRDefault="0053134C" w:rsidP="00842CE0">
      <w:r>
        <w:t xml:space="preserve">   </w:t>
      </w:r>
      <w:r w:rsidRPr="0053134C">
        <w:t xml:space="preserve"> symmetry8</w:t>
      </w:r>
    </w:p>
    <w:p w:rsidR="00810648" w:rsidRDefault="00155824" w:rsidP="00842CE0">
      <w:r>
        <w:rPr>
          <w:rFonts w:asciiTheme="minorHAnsi" w:eastAsiaTheme="minorEastAsia" w:hAnsiTheme="minorHAnsi" w:cstheme="minorBidi"/>
          <w:noProof/>
          <w:sz w:val="22"/>
          <w:szCs w:val="22"/>
        </w:rPr>
        <w:pict>
          <v:shape id="_x0000_s1133" type="#_x0000_t75" style="position:absolute;margin-left:39pt;margin-top:26.1pt;width:389.7pt;height:307.95pt;z-index:-251499520;mso-position-horizontal-relative:text;mso-position-vertical-relative:text">
            <v:imagedata r:id="rId22" o:title=""/>
          </v:shape>
          <o:OLEObject Type="Embed" ProgID="CorelDraw.Graphic.17" ShapeID="_x0000_s1133" DrawAspect="Content" ObjectID="_1644649670" r:id="rId23"/>
        </w:pict>
      </w:r>
    </w:p>
    <w:p w:rsidR="00991090" w:rsidRDefault="00991090" w:rsidP="00842CE0"/>
    <w:p w:rsidR="00A93F0C" w:rsidRDefault="00A93F0C" w:rsidP="00842CE0"/>
    <w:p w:rsidR="0053134C" w:rsidRDefault="0053134C" w:rsidP="00842CE0"/>
    <w:p w:rsidR="0053134C" w:rsidRDefault="0053134C" w:rsidP="00842CE0"/>
    <w:p w:rsidR="0053134C" w:rsidRDefault="0053134C" w:rsidP="00842CE0"/>
    <w:p w:rsidR="0053134C" w:rsidRDefault="0053134C" w:rsidP="00842CE0"/>
    <w:p w:rsidR="0053134C" w:rsidRDefault="0053134C" w:rsidP="00842CE0"/>
    <w:p w:rsidR="0053134C" w:rsidRDefault="0053134C" w:rsidP="00842CE0"/>
    <w:p w:rsidR="0053134C" w:rsidRDefault="0053134C" w:rsidP="00842CE0"/>
    <w:p w:rsidR="0053134C" w:rsidRDefault="0053134C" w:rsidP="00842CE0"/>
    <w:p w:rsidR="0053134C" w:rsidRDefault="0053134C" w:rsidP="00842CE0"/>
    <w:p w:rsidR="00CB0195" w:rsidRDefault="00CB0195" w:rsidP="00842CE0"/>
    <w:p w:rsidR="00267D0D" w:rsidRDefault="00CB0195" w:rsidP="00842CE0">
      <w:r w:rsidRPr="00CB0195">
        <w:t>#</w:t>
      </w:r>
      <w:proofErr w:type="gramStart"/>
      <w:r w:rsidRPr="00CB0195">
        <w:t>cd ,if</w:t>
      </w:r>
      <w:proofErr w:type="gramEnd"/>
      <w:r w:rsidRPr="00CB0195">
        <w:t xml:space="preserve"> ? </w:t>
      </w:r>
      <w:proofErr w:type="spellStart"/>
      <w:proofErr w:type="gramStart"/>
      <w:r w:rsidRPr="00CB0195">
        <w:t>patt</w:t>
      </w:r>
      <w:proofErr w:type="spellEnd"/>
      <w:r w:rsidRPr="00CB0195">
        <w:t>]</w:t>
      </w:r>
      <w:proofErr w:type="gramEnd"/>
      <w:r w:rsidRPr="00CB0195">
        <w:t xml:space="preserve">n 3t9ues1 :at w ! </w:t>
      </w:r>
      <w:proofErr w:type="gramStart"/>
      <w:r w:rsidRPr="00CB0195">
        <w:t>next</w:t>
      </w:r>
      <w:proofErr w:type="gramEnd"/>
      <w:r w:rsidRPr="00CB0195">
        <w:t xml:space="preserve"> #c </w:t>
      </w:r>
    </w:p>
    <w:p w:rsidR="00CB0195" w:rsidRDefault="00267D0D" w:rsidP="00842CE0">
      <w:r>
        <w:t xml:space="preserve">    </w:t>
      </w:r>
      <w:proofErr w:type="gramStart"/>
      <w:r w:rsidR="00CB0195" w:rsidRPr="00CB0195">
        <w:t>numb]</w:t>
      </w:r>
      <w:proofErr w:type="gramEnd"/>
      <w:r w:rsidR="00CB0195" w:rsidRPr="00CB0195">
        <w:t>s be8</w:t>
      </w:r>
    </w:p>
    <w:p w:rsidR="00CB0195" w:rsidRDefault="00CB0195" w:rsidP="00842CE0"/>
    <w:p w:rsidR="00267D0D" w:rsidRDefault="00CB0195" w:rsidP="00842CE0">
      <w:r w:rsidRPr="00CB0195">
        <w:t xml:space="preserve"> </w:t>
      </w:r>
      <w:r>
        <w:t xml:space="preserve">     </w:t>
      </w:r>
      <w:r w:rsidRPr="00CB0195">
        <w:t>#aj1 #ae1 #be1 #dj1 #</w:t>
      </w:r>
      <w:proofErr w:type="gramStart"/>
      <w:r w:rsidRPr="00CB0195">
        <w:t>fj1 .</w:t>
      </w:r>
      <w:proofErr w:type="gramEnd"/>
      <w:r w:rsidR="00267D0D">
        <w:t>-</w:t>
      </w:r>
      <w:r w:rsidRPr="00CB0195">
        <w:t>1 .</w:t>
      </w:r>
      <w:r w:rsidR="00267D0D">
        <w:t>-</w:t>
      </w:r>
      <w:r w:rsidRPr="00CB0195">
        <w:t xml:space="preserve">1 </w:t>
      </w:r>
      <w:r w:rsidR="00267D0D">
        <w:t xml:space="preserve">  </w:t>
      </w:r>
    </w:p>
    <w:p w:rsidR="00CB0195" w:rsidRDefault="00267D0D" w:rsidP="00842CE0">
      <w:r>
        <w:t xml:space="preserve">    </w:t>
      </w:r>
      <w:r w:rsidR="00CB0195" w:rsidRPr="00CB0195">
        <w:t>.</w:t>
      </w:r>
      <w:r>
        <w:t>-</w:t>
      </w:r>
    </w:p>
    <w:p w:rsidR="00CB0195" w:rsidRDefault="00CB0195" w:rsidP="00842CE0">
      <w:r w:rsidRPr="00CB0195">
        <w:t xml:space="preserve"> </w:t>
      </w:r>
    </w:p>
    <w:p w:rsidR="00267D0D" w:rsidRDefault="00267D0D" w:rsidP="00842CE0">
      <w:r>
        <w:t xml:space="preserve">  </w:t>
      </w:r>
      <w:proofErr w:type="gramStart"/>
      <w:r w:rsidR="00CB0195" w:rsidRPr="00CB0195">
        <w:t>,a</w:t>
      </w:r>
      <w:proofErr w:type="gramEnd"/>
      <w:r w:rsidR="00CB0195" w:rsidRPr="00CB0195">
        <w:t xml:space="preserve"> #fe1 #gj1 #</w:t>
      </w:r>
      <w:proofErr w:type="spellStart"/>
      <w:r w:rsidR="00CB0195" w:rsidRPr="00CB0195">
        <w:t>ge</w:t>
      </w:r>
      <w:proofErr w:type="spellEnd"/>
    </w:p>
    <w:p w:rsidR="00267D0D" w:rsidRDefault="00CB0195" w:rsidP="00842CE0">
      <w:r w:rsidRPr="00CB0195">
        <w:t xml:space="preserve"> ;</w:t>
      </w:r>
      <w:proofErr w:type="gramStart"/>
      <w:r w:rsidRPr="00CB0195">
        <w:t>,b</w:t>
      </w:r>
      <w:proofErr w:type="gramEnd"/>
      <w:r w:rsidRPr="00CB0195">
        <w:t xml:space="preserve"> #he1 #aaj1 #ace</w:t>
      </w:r>
    </w:p>
    <w:p w:rsidR="00267D0D" w:rsidRDefault="00CB0195" w:rsidP="00842CE0">
      <w:r w:rsidRPr="00CB0195">
        <w:t xml:space="preserve"> ;</w:t>
      </w:r>
      <w:proofErr w:type="gramStart"/>
      <w:r w:rsidRPr="00CB0195">
        <w:t>,c</w:t>
      </w:r>
      <w:proofErr w:type="gramEnd"/>
      <w:r w:rsidRPr="00CB0195">
        <w:t xml:space="preserve"> #he1 #aae1 #</w:t>
      </w:r>
      <w:proofErr w:type="spellStart"/>
      <w:r w:rsidRPr="00CB0195">
        <w:t>aej</w:t>
      </w:r>
      <w:proofErr w:type="spellEnd"/>
    </w:p>
    <w:p w:rsidR="0053134C" w:rsidRDefault="00CB0195" w:rsidP="00842CE0">
      <w:r w:rsidRPr="00CB0195">
        <w:t xml:space="preserve"> ;</w:t>
      </w:r>
      <w:proofErr w:type="gramStart"/>
      <w:r w:rsidRPr="00CB0195">
        <w:t>,d</w:t>
      </w:r>
      <w:proofErr w:type="gramEnd"/>
      <w:r w:rsidRPr="00CB0195">
        <w:t xml:space="preserve"> #ij1 #abj1 #</w:t>
      </w:r>
      <w:proofErr w:type="spellStart"/>
      <w:r w:rsidRPr="00CB0195">
        <w:t>aee</w:t>
      </w:r>
      <w:proofErr w:type="spellEnd"/>
      <w:r w:rsidR="00267D0D">
        <w:t xml:space="preserve">                 #B</w:t>
      </w:r>
      <w:r w:rsidR="00F04320">
        <w:t>E</w:t>
      </w:r>
    </w:p>
    <w:p w:rsidR="0053134C" w:rsidRDefault="002E5B73" w:rsidP="00842CE0">
      <w:r w:rsidRPr="002E5B73">
        <w:lastRenderedPageBreak/>
        <w:t>#</w:t>
      </w:r>
      <w:proofErr w:type="gramStart"/>
      <w:r w:rsidRPr="002E5B73">
        <w:t>ci ,m</w:t>
      </w:r>
      <w:proofErr w:type="gramEnd"/>
      <w:r w:rsidRPr="002E5B73">
        <w:t xml:space="preserve">&gt;cy saw ? </w:t>
      </w:r>
      <w:proofErr w:type="gramStart"/>
      <w:r w:rsidRPr="002E5B73">
        <w:t>numb</w:t>
      </w:r>
      <w:proofErr w:type="gramEnd"/>
      <w:r w:rsidRPr="002E5B73">
        <w:t>] l9e 9 class4</w:t>
      </w:r>
      <w:r>
        <w:t xml:space="preserve">   #BA</w:t>
      </w:r>
    </w:p>
    <w:p w:rsidR="0053134C" w:rsidRDefault="0053134C" w:rsidP="00842CE0"/>
    <w:p w:rsidR="0053134C" w:rsidRDefault="00155824" w:rsidP="00842CE0">
      <w:r>
        <w:rPr>
          <w:rFonts w:asciiTheme="minorHAnsi" w:eastAsiaTheme="minorEastAsia" w:hAnsiTheme="minorHAnsi" w:cstheme="minorBidi"/>
          <w:noProof/>
          <w:sz w:val="22"/>
          <w:szCs w:val="22"/>
        </w:rPr>
        <w:pict>
          <v:shape id="_x0000_s1134" type="#_x0000_t75" style="position:absolute;margin-left:42pt;margin-top:3.9pt;width:607.25pt;height:267pt;z-index:-251497472;mso-position-horizontal-relative:text;mso-position-vertical-relative:text">
            <v:imagedata r:id="rId24" o:title=""/>
          </v:shape>
          <o:OLEObject Type="Embed" ProgID="CorelDraw.Graphic.17" ShapeID="_x0000_s1134" DrawAspect="Content" ObjectID="_1644649671" r:id="rId25"/>
        </w:pict>
      </w:r>
    </w:p>
    <w:p w:rsidR="00002D12" w:rsidRDefault="00002D12" w:rsidP="00842CE0"/>
    <w:p w:rsidR="0053134C" w:rsidRDefault="0053134C" w:rsidP="00842CE0"/>
    <w:p w:rsidR="0053134C" w:rsidRDefault="0053134C" w:rsidP="00842CE0"/>
    <w:p w:rsidR="0053134C" w:rsidRDefault="0053134C" w:rsidP="00842CE0"/>
    <w:p w:rsidR="0053134C" w:rsidRDefault="0053134C" w:rsidP="00842CE0"/>
    <w:p w:rsidR="0053134C" w:rsidRDefault="0053134C" w:rsidP="00842CE0"/>
    <w:p w:rsidR="0001372D" w:rsidRDefault="0001372D" w:rsidP="00842CE0"/>
    <w:p w:rsidR="00E86B45" w:rsidRDefault="00002D12" w:rsidP="00842CE0">
      <w:r>
        <w:t xml:space="preserve"> </w:t>
      </w:r>
    </w:p>
    <w:p w:rsidR="00E86B45" w:rsidRDefault="00E86B45" w:rsidP="00842CE0"/>
    <w:p w:rsidR="00E86B45" w:rsidRDefault="00002D12" w:rsidP="00842CE0">
      <w:r>
        <w:t xml:space="preserve"> </w:t>
      </w:r>
    </w:p>
    <w:p w:rsidR="002458B1" w:rsidRDefault="00002D12" w:rsidP="00842CE0">
      <w:r>
        <w:t xml:space="preserve">  </w:t>
      </w:r>
      <w:proofErr w:type="gramStart"/>
      <w:r w:rsidRPr="00002D12">
        <w:t>,: %</w:t>
      </w:r>
      <w:proofErr w:type="gramEnd"/>
      <w:r w:rsidRPr="00002D12">
        <w:t xml:space="preserve">ad$ </w:t>
      </w:r>
      <w:proofErr w:type="spellStart"/>
      <w:r w:rsidRPr="00002D12">
        <w:t>sec;n</w:t>
      </w:r>
      <w:proofErr w:type="spellEnd"/>
      <w:r w:rsidRPr="00002D12">
        <w:t xml:space="preserve"> has ! </w:t>
      </w:r>
      <w:proofErr w:type="gramStart"/>
      <w:r w:rsidRPr="00002D12">
        <w:t>same</w:t>
      </w:r>
      <w:proofErr w:type="gramEnd"/>
      <w:r w:rsidRPr="00002D12">
        <w:t xml:space="preserve"> value z ;n8</w:t>
      </w:r>
    </w:p>
    <w:p w:rsidR="00E86B45" w:rsidRDefault="00E86B45" w:rsidP="00E86B45">
      <w:r>
        <w:t xml:space="preserve">      `.&lt;,GRAPH ,A1 ;,B1 ;,C1 &amp; ;,D &gt;E  </w:t>
      </w:r>
    </w:p>
    <w:p w:rsidR="00E86B45" w:rsidRDefault="00E86B45" w:rsidP="00E86B45">
      <w:r>
        <w:t xml:space="preserve">    ON FOLL[+ PAGE`.&gt;                          </w:t>
      </w:r>
    </w:p>
    <w:p w:rsidR="00E86B45" w:rsidRDefault="00E86B45" w:rsidP="00842CE0"/>
    <w:p w:rsidR="00E86B45" w:rsidRDefault="00E86B45" w:rsidP="00842CE0"/>
    <w:p w:rsidR="00316324" w:rsidRDefault="00316324" w:rsidP="00842CE0"/>
    <w:p w:rsidR="00E86B45" w:rsidRDefault="00E86B45" w:rsidP="00842CE0"/>
    <w:p w:rsidR="00E86B45" w:rsidRDefault="00E86B45" w:rsidP="00842CE0"/>
    <w:p w:rsidR="00E86B45" w:rsidRDefault="00E86B45" w:rsidP="00842CE0"/>
    <w:p w:rsidR="00E86B45" w:rsidRDefault="00E86B45" w:rsidP="00842CE0"/>
    <w:p w:rsidR="00E86B45" w:rsidRDefault="00E86B45" w:rsidP="00842CE0"/>
    <w:p w:rsidR="00E86B45" w:rsidRDefault="00677B12" w:rsidP="00842CE0">
      <w:r>
        <w:t xml:space="preserve">                                     #B</w:t>
      </w:r>
      <w:r w:rsidR="00483A70">
        <w:t>H</w:t>
      </w:r>
    </w:p>
    <w:p w:rsidR="002458B1" w:rsidRDefault="00155824" w:rsidP="00842CE0">
      <w:bookmarkStart w:id="0" w:name="_GoBack"/>
      <w:bookmarkEnd w:id="0"/>
      <w:r>
        <w:rPr>
          <w:noProof/>
        </w:rPr>
        <w:lastRenderedPageBreak/>
        <w:pict>
          <v:shape id="_x0000_s1136" type="#_x0000_t75" style="position:absolute;margin-left:368.7pt;margin-top:21.6pt;width:334.55pt;height:318.9pt;z-index:-251495424;mso-position-horizontal-relative:text;mso-position-vertical-relative:text">
            <v:imagedata r:id="rId26" o:title=""/>
          </v:shape>
          <o:OLEObject Type="Embed" ProgID="CorelDraw.Graphic.17" ShapeID="_x0000_s1136" DrawAspect="Content" ObjectID="_1644649672" r:id="rId27"/>
        </w:pict>
      </w:r>
      <w:r>
        <w:rPr>
          <w:noProof/>
        </w:rPr>
        <w:pict>
          <v:shape id="_x0000_s1135" type="#_x0000_t75" style="position:absolute;margin-left:3pt;margin-top:21.5pt;width:345.15pt;height:319pt;z-index:-251496448;mso-position-horizontal-relative:text;mso-position-vertical-relative:text">
            <v:imagedata r:id="rId28" o:title=""/>
          </v:shape>
          <o:OLEObject Type="Embed" ProgID="CorelDraw.Graphic.17" ShapeID="_x0000_s1135" DrawAspect="Content" ObjectID="_1644649673" r:id="rId29"/>
        </w:pict>
      </w:r>
      <w:r w:rsidR="00495C8B">
        <w:t xml:space="preserve">                                    A#BA</w:t>
      </w:r>
    </w:p>
    <w:p w:rsidR="002458B1" w:rsidRDefault="002458B1" w:rsidP="00842CE0"/>
    <w:p w:rsidR="002458B1" w:rsidRDefault="002458B1" w:rsidP="00842CE0"/>
    <w:p w:rsidR="002458B1" w:rsidRDefault="002458B1" w:rsidP="00842CE0"/>
    <w:p w:rsidR="002458B1" w:rsidRDefault="002458B1" w:rsidP="00842CE0"/>
    <w:p w:rsidR="002458B1" w:rsidRDefault="002458B1" w:rsidP="00842CE0"/>
    <w:p w:rsidR="002458B1" w:rsidRDefault="002458B1" w:rsidP="00842CE0"/>
    <w:p w:rsidR="002458B1" w:rsidRDefault="002458B1" w:rsidP="00842CE0"/>
    <w:p w:rsidR="002458B1" w:rsidRDefault="002458B1" w:rsidP="00842CE0"/>
    <w:p w:rsidR="002458B1" w:rsidRDefault="002458B1" w:rsidP="00842CE0"/>
    <w:p w:rsidR="002458B1" w:rsidRDefault="002458B1" w:rsidP="00842CE0"/>
    <w:p w:rsidR="002458B1" w:rsidRDefault="002458B1" w:rsidP="00842CE0"/>
    <w:p w:rsidR="002458B1" w:rsidRDefault="00155824" w:rsidP="0001372D">
      <w:r>
        <w:rPr>
          <w:noProof/>
        </w:rPr>
        <w:pict>
          <v:shape id="_x0000_s1139" type="#_x0000_t75" style="position:absolute;margin-left:358.8pt;margin-top:17.4pt;width:328pt;height:323.05pt;z-index:-251492352;mso-position-horizontal-relative:text;mso-position-vertical-relative:text">
            <v:imagedata r:id="rId30" o:title=""/>
          </v:shape>
          <o:OLEObject Type="Embed" ProgID="CorelDraw.Graphic.17" ShapeID="_x0000_s1139" DrawAspect="Content" ObjectID="_1644649674" r:id="rId31"/>
        </w:pict>
      </w:r>
      <w:r>
        <w:rPr>
          <w:noProof/>
        </w:rPr>
        <w:pict>
          <v:shape id="_x0000_s1138" type="#_x0000_t75" style="position:absolute;margin-left:6.3pt;margin-top:18.9pt;width:330.85pt;height:321.6pt;z-index:-251493376;mso-position-horizontal-relative:text;mso-position-vertical-relative:text">
            <v:imagedata r:id="rId32" o:title=""/>
          </v:shape>
          <o:OLEObject Type="Embed" ProgID="CorelDraw.Graphic.17" ShapeID="_x0000_s1138" DrawAspect="Content" ObjectID="_1644649675" r:id="rId33"/>
        </w:pict>
      </w:r>
      <w:r w:rsidR="0001372D">
        <w:t xml:space="preserve"> </w:t>
      </w:r>
    </w:p>
    <w:p w:rsidR="002458B1" w:rsidRDefault="008E47F0" w:rsidP="00842CE0">
      <w:r>
        <w:t xml:space="preserve">                     </w:t>
      </w:r>
    </w:p>
    <w:p w:rsidR="002458B1" w:rsidRDefault="002458B1" w:rsidP="00842CE0"/>
    <w:p w:rsidR="00677B12" w:rsidRDefault="00677B12" w:rsidP="00842CE0"/>
    <w:p w:rsidR="00677B12" w:rsidRDefault="00677B12" w:rsidP="00842CE0"/>
    <w:p w:rsidR="00677B12" w:rsidRDefault="00677B12" w:rsidP="00842CE0"/>
    <w:p w:rsidR="0040436B" w:rsidRDefault="0040436B" w:rsidP="00842CE0"/>
    <w:p w:rsidR="0040436B" w:rsidRDefault="0040436B" w:rsidP="00842CE0"/>
    <w:p w:rsidR="00677B12" w:rsidRDefault="00677B12" w:rsidP="00842CE0"/>
    <w:p w:rsidR="00677B12" w:rsidRDefault="00677B12" w:rsidP="00842CE0"/>
    <w:p w:rsidR="00677B12" w:rsidRDefault="00677B12" w:rsidP="00842CE0"/>
    <w:p w:rsidR="00677B12" w:rsidRDefault="00677B12" w:rsidP="00842CE0"/>
    <w:p w:rsidR="00E643FF" w:rsidRDefault="00112A6A" w:rsidP="00842CE0">
      <w:r>
        <w:t xml:space="preserve">                                     #B</w:t>
      </w:r>
      <w:r w:rsidR="004F3B94">
        <w:t>I</w:t>
      </w:r>
    </w:p>
    <w:sectPr w:rsidR="00E643FF" w:rsidSect="00566CE4">
      <w:pgSz w:w="16560" w:h="15840" w:code="123"/>
      <w:pgMar w:top="720" w:right="720" w:bottom="547" w:left="1296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Braille29">
    <w:panose1 w:val="02070304020205020404"/>
    <w:charset w:val="00"/>
    <w:family w:val="roman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360"/>
  <w:drawingGridVerticalSpacing w:val="576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D4185"/>
    <w:rsid w:val="0000086B"/>
    <w:rsid w:val="00002D12"/>
    <w:rsid w:val="000046E5"/>
    <w:rsid w:val="0000479A"/>
    <w:rsid w:val="00005FEA"/>
    <w:rsid w:val="00011AED"/>
    <w:rsid w:val="000122CB"/>
    <w:rsid w:val="0001245B"/>
    <w:rsid w:val="0001372D"/>
    <w:rsid w:val="00015B86"/>
    <w:rsid w:val="0002355B"/>
    <w:rsid w:val="00024555"/>
    <w:rsid w:val="00024D7E"/>
    <w:rsid w:val="00025798"/>
    <w:rsid w:val="00032826"/>
    <w:rsid w:val="000357C6"/>
    <w:rsid w:val="00043F2B"/>
    <w:rsid w:val="00044315"/>
    <w:rsid w:val="00057473"/>
    <w:rsid w:val="00060A3B"/>
    <w:rsid w:val="0006178A"/>
    <w:rsid w:val="00065657"/>
    <w:rsid w:val="000716FA"/>
    <w:rsid w:val="00076B7A"/>
    <w:rsid w:val="000779B2"/>
    <w:rsid w:val="0008187C"/>
    <w:rsid w:val="0008213A"/>
    <w:rsid w:val="00082F3C"/>
    <w:rsid w:val="000875D2"/>
    <w:rsid w:val="000877D0"/>
    <w:rsid w:val="000904A8"/>
    <w:rsid w:val="000976C8"/>
    <w:rsid w:val="000A24F5"/>
    <w:rsid w:val="000A6E0B"/>
    <w:rsid w:val="000B25D3"/>
    <w:rsid w:val="000C01DB"/>
    <w:rsid w:val="000D291A"/>
    <w:rsid w:val="000D2DF1"/>
    <w:rsid w:val="000D3B10"/>
    <w:rsid w:val="000D40DD"/>
    <w:rsid w:val="000D45E4"/>
    <w:rsid w:val="000D6CF2"/>
    <w:rsid w:val="000E08F7"/>
    <w:rsid w:val="000E4482"/>
    <w:rsid w:val="000E6A95"/>
    <w:rsid w:val="000E710A"/>
    <w:rsid w:val="000F3890"/>
    <w:rsid w:val="000F4F90"/>
    <w:rsid w:val="000F5828"/>
    <w:rsid w:val="000F79A5"/>
    <w:rsid w:val="001011BF"/>
    <w:rsid w:val="001026EE"/>
    <w:rsid w:val="001051AB"/>
    <w:rsid w:val="00105758"/>
    <w:rsid w:val="0011184C"/>
    <w:rsid w:val="00112A6A"/>
    <w:rsid w:val="0012600A"/>
    <w:rsid w:val="0012657A"/>
    <w:rsid w:val="001266F5"/>
    <w:rsid w:val="00137F32"/>
    <w:rsid w:val="00141465"/>
    <w:rsid w:val="0014659C"/>
    <w:rsid w:val="001509E6"/>
    <w:rsid w:val="001513D5"/>
    <w:rsid w:val="00151429"/>
    <w:rsid w:val="00155824"/>
    <w:rsid w:val="00166D31"/>
    <w:rsid w:val="001711BF"/>
    <w:rsid w:val="00172704"/>
    <w:rsid w:val="00172D5F"/>
    <w:rsid w:val="00173232"/>
    <w:rsid w:val="00173503"/>
    <w:rsid w:val="001755E8"/>
    <w:rsid w:val="0018413D"/>
    <w:rsid w:val="00184DFF"/>
    <w:rsid w:val="001924E7"/>
    <w:rsid w:val="00194247"/>
    <w:rsid w:val="001970CB"/>
    <w:rsid w:val="001A4897"/>
    <w:rsid w:val="001A6B48"/>
    <w:rsid w:val="001B033F"/>
    <w:rsid w:val="001B7A2F"/>
    <w:rsid w:val="001C4412"/>
    <w:rsid w:val="001C56AF"/>
    <w:rsid w:val="001C7685"/>
    <w:rsid w:val="001D2D1F"/>
    <w:rsid w:val="001D53D9"/>
    <w:rsid w:val="001D71AA"/>
    <w:rsid w:val="001E6B1C"/>
    <w:rsid w:val="001F01D6"/>
    <w:rsid w:val="001F14B2"/>
    <w:rsid w:val="001F1A67"/>
    <w:rsid w:val="001F4D76"/>
    <w:rsid w:val="002000D9"/>
    <w:rsid w:val="00202DF0"/>
    <w:rsid w:val="00207214"/>
    <w:rsid w:val="002104D0"/>
    <w:rsid w:val="00217B43"/>
    <w:rsid w:val="00223E9C"/>
    <w:rsid w:val="002259E1"/>
    <w:rsid w:val="002314FE"/>
    <w:rsid w:val="002315DF"/>
    <w:rsid w:val="00235787"/>
    <w:rsid w:val="00237CE2"/>
    <w:rsid w:val="00237D19"/>
    <w:rsid w:val="00242B4C"/>
    <w:rsid w:val="002458B1"/>
    <w:rsid w:val="00246F21"/>
    <w:rsid w:val="002520CC"/>
    <w:rsid w:val="00252F42"/>
    <w:rsid w:val="0025441C"/>
    <w:rsid w:val="00254E74"/>
    <w:rsid w:val="00256F04"/>
    <w:rsid w:val="00260870"/>
    <w:rsid w:val="00267D0D"/>
    <w:rsid w:val="00271010"/>
    <w:rsid w:val="002819EE"/>
    <w:rsid w:val="00281D81"/>
    <w:rsid w:val="00295A05"/>
    <w:rsid w:val="00296EC0"/>
    <w:rsid w:val="002A23C0"/>
    <w:rsid w:val="002A62C5"/>
    <w:rsid w:val="002B497C"/>
    <w:rsid w:val="002B7FAA"/>
    <w:rsid w:val="002C1C42"/>
    <w:rsid w:val="002C1D9B"/>
    <w:rsid w:val="002C2DBF"/>
    <w:rsid w:val="002C463C"/>
    <w:rsid w:val="002C4688"/>
    <w:rsid w:val="002C7D08"/>
    <w:rsid w:val="002D1275"/>
    <w:rsid w:val="002E1DCD"/>
    <w:rsid w:val="002E5B02"/>
    <w:rsid w:val="002E5B73"/>
    <w:rsid w:val="002F3833"/>
    <w:rsid w:val="003033C2"/>
    <w:rsid w:val="00310119"/>
    <w:rsid w:val="00310E69"/>
    <w:rsid w:val="00316324"/>
    <w:rsid w:val="0031636B"/>
    <w:rsid w:val="003171FF"/>
    <w:rsid w:val="00317AF1"/>
    <w:rsid w:val="003204B1"/>
    <w:rsid w:val="00320646"/>
    <w:rsid w:val="00320B2B"/>
    <w:rsid w:val="0032529B"/>
    <w:rsid w:val="00331DC4"/>
    <w:rsid w:val="00332F18"/>
    <w:rsid w:val="0034024A"/>
    <w:rsid w:val="003456E6"/>
    <w:rsid w:val="00350CC9"/>
    <w:rsid w:val="00361779"/>
    <w:rsid w:val="00367B63"/>
    <w:rsid w:val="0037411C"/>
    <w:rsid w:val="003750B9"/>
    <w:rsid w:val="00380F3F"/>
    <w:rsid w:val="003839BE"/>
    <w:rsid w:val="00387614"/>
    <w:rsid w:val="00391321"/>
    <w:rsid w:val="00391459"/>
    <w:rsid w:val="003B0C80"/>
    <w:rsid w:val="003B4034"/>
    <w:rsid w:val="003B5A3E"/>
    <w:rsid w:val="003B5DC8"/>
    <w:rsid w:val="003B7E41"/>
    <w:rsid w:val="003C7D6D"/>
    <w:rsid w:val="003D3F1C"/>
    <w:rsid w:val="003D455D"/>
    <w:rsid w:val="003D6719"/>
    <w:rsid w:val="003D67BA"/>
    <w:rsid w:val="003E0000"/>
    <w:rsid w:val="003E0188"/>
    <w:rsid w:val="003E5A54"/>
    <w:rsid w:val="003F11D3"/>
    <w:rsid w:val="003F5BE6"/>
    <w:rsid w:val="00400CE9"/>
    <w:rsid w:val="00400D40"/>
    <w:rsid w:val="00401230"/>
    <w:rsid w:val="00402A6C"/>
    <w:rsid w:val="0040436B"/>
    <w:rsid w:val="0040496C"/>
    <w:rsid w:val="004071B1"/>
    <w:rsid w:val="00407537"/>
    <w:rsid w:val="00411A43"/>
    <w:rsid w:val="004147BD"/>
    <w:rsid w:val="00415DCA"/>
    <w:rsid w:val="00416961"/>
    <w:rsid w:val="0043099F"/>
    <w:rsid w:val="00433014"/>
    <w:rsid w:val="0044312D"/>
    <w:rsid w:val="004439B7"/>
    <w:rsid w:val="00445A15"/>
    <w:rsid w:val="00452481"/>
    <w:rsid w:val="00461216"/>
    <w:rsid w:val="004619F6"/>
    <w:rsid w:val="00472538"/>
    <w:rsid w:val="00474841"/>
    <w:rsid w:val="00475481"/>
    <w:rsid w:val="0047612A"/>
    <w:rsid w:val="004761DE"/>
    <w:rsid w:val="00480FFE"/>
    <w:rsid w:val="0048302E"/>
    <w:rsid w:val="00483A70"/>
    <w:rsid w:val="0048418B"/>
    <w:rsid w:val="00485DD8"/>
    <w:rsid w:val="004863A1"/>
    <w:rsid w:val="00487F09"/>
    <w:rsid w:val="00495C8B"/>
    <w:rsid w:val="0049758F"/>
    <w:rsid w:val="004A7585"/>
    <w:rsid w:val="004B1CEC"/>
    <w:rsid w:val="004B1D26"/>
    <w:rsid w:val="004B235C"/>
    <w:rsid w:val="004B2916"/>
    <w:rsid w:val="004B2CFA"/>
    <w:rsid w:val="004B4B43"/>
    <w:rsid w:val="004B4BA6"/>
    <w:rsid w:val="004C2EF3"/>
    <w:rsid w:val="004C50C1"/>
    <w:rsid w:val="004C64F9"/>
    <w:rsid w:val="004D4185"/>
    <w:rsid w:val="004D457E"/>
    <w:rsid w:val="004D7885"/>
    <w:rsid w:val="004E0F28"/>
    <w:rsid w:val="004E1CC6"/>
    <w:rsid w:val="004E6E9C"/>
    <w:rsid w:val="004F38EE"/>
    <w:rsid w:val="004F3911"/>
    <w:rsid w:val="004F3B94"/>
    <w:rsid w:val="004F438E"/>
    <w:rsid w:val="004F4FF8"/>
    <w:rsid w:val="004F5119"/>
    <w:rsid w:val="004F76E8"/>
    <w:rsid w:val="005004C1"/>
    <w:rsid w:val="00500CF2"/>
    <w:rsid w:val="00500E24"/>
    <w:rsid w:val="00504972"/>
    <w:rsid w:val="00505A6C"/>
    <w:rsid w:val="00506E17"/>
    <w:rsid w:val="00512580"/>
    <w:rsid w:val="005149AD"/>
    <w:rsid w:val="005217BE"/>
    <w:rsid w:val="00522B03"/>
    <w:rsid w:val="00523264"/>
    <w:rsid w:val="00526485"/>
    <w:rsid w:val="0052673C"/>
    <w:rsid w:val="0052753D"/>
    <w:rsid w:val="0053134C"/>
    <w:rsid w:val="005313CC"/>
    <w:rsid w:val="0054541E"/>
    <w:rsid w:val="0054544B"/>
    <w:rsid w:val="005525CE"/>
    <w:rsid w:val="00554DB9"/>
    <w:rsid w:val="00562499"/>
    <w:rsid w:val="005624F6"/>
    <w:rsid w:val="005638AF"/>
    <w:rsid w:val="005661A1"/>
    <w:rsid w:val="00566CE4"/>
    <w:rsid w:val="0057404E"/>
    <w:rsid w:val="00585D1E"/>
    <w:rsid w:val="00587040"/>
    <w:rsid w:val="005971E1"/>
    <w:rsid w:val="00597FF7"/>
    <w:rsid w:val="005B6F12"/>
    <w:rsid w:val="005C325C"/>
    <w:rsid w:val="005C4625"/>
    <w:rsid w:val="005C480E"/>
    <w:rsid w:val="005C54AE"/>
    <w:rsid w:val="005E7A7F"/>
    <w:rsid w:val="005F1BF4"/>
    <w:rsid w:val="00610283"/>
    <w:rsid w:val="00611174"/>
    <w:rsid w:val="00612028"/>
    <w:rsid w:val="006163D6"/>
    <w:rsid w:val="00616859"/>
    <w:rsid w:val="006179C4"/>
    <w:rsid w:val="00620668"/>
    <w:rsid w:val="00620E7E"/>
    <w:rsid w:val="006234B9"/>
    <w:rsid w:val="00634E0D"/>
    <w:rsid w:val="006362AA"/>
    <w:rsid w:val="00636B19"/>
    <w:rsid w:val="0064110D"/>
    <w:rsid w:val="006473E6"/>
    <w:rsid w:val="0065343E"/>
    <w:rsid w:val="00654458"/>
    <w:rsid w:val="006569EB"/>
    <w:rsid w:val="00662283"/>
    <w:rsid w:val="006648C5"/>
    <w:rsid w:val="00664BCA"/>
    <w:rsid w:val="00677B12"/>
    <w:rsid w:val="00685EDE"/>
    <w:rsid w:val="00691811"/>
    <w:rsid w:val="00694699"/>
    <w:rsid w:val="006A0CCC"/>
    <w:rsid w:val="006A2A1B"/>
    <w:rsid w:val="006A351B"/>
    <w:rsid w:val="006A5E08"/>
    <w:rsid w:val="006A6FF3"/>
    <w:rsid w:val="006B0722"/>
    <w:rsid w:val="006B5F3C"/>
    <w:rsid w:val="006C2762"/>
    <w:rsid w:val="006C65B6"/>
    <w:rsid w:val="006C6D02"/>
    <w:rsid w:val="006D0310"/>
    <w:rsid w:val="006D1A92"/>
    <w:rsid w:val="006E277F"/>
    <w:rsid w:val="006E4AEC"/>
    <w:rsid w:val="00707DE0"/>
    <w:rsid w:val="007103F0"/>
    <w:rsid w:val="007170F3"/>
    <w:rsid w:val="00721F36"/>
    <w:rsid w:val="00726BF1"/>
    <w:rsid w:val="00726E3F"/>
    <w:rsid w:val="0073023D"/>
    <w:rsid w:val="00731071"/>
    <w:rsid w:val="0073337E"/>
    <w:rsid w:val="007335A4"/>
    <w:rsid w:val="00734BF2"/>
    <w:rsid w:val="00734CA5"/>
    <w:rsid w:val="00736292"/>
    <w:rsid w:val="00736907"/>
    <w:rsid w:val="00740EF3"/>
    <w:rsid w:val="007439D2"/>
    <w:rsid w:val="0074522F"/>
    <w:rsid w:val="0074657E"/>
    <w:rsid w:val="007556EC"/>
    <w:rsid w:val="0075583E"/>
    <w:rsid w:val="007579F9"/>
    <w:rsid w:val="00760C12"/>
    <w:rsid w:val="007650E5"/>
    <w:rsid w:val="0076773D"/>
    <w:rsid w:val="00770BA8"/>
    <w:rsid w:val="00781BD9"/>
    <w:rsid w:val="00782311"/>
    <w:rsid w:val="00784EB4"/>
    <w:rsid w:val="00796478"/>
    <w:rsid w:val="007A0A5A"/>
    <w:rsid w:val="007A1FC0"/>
    <w:rsid w:val="007A465A"/>
    <w:rsid w:val="007A4F4A"/>
    <w:rsid w:val="007B0771"/>
    <w:rsid w:val="007B1353"/>
    <w:rsid w:val="007B3B87"/>
    <w:rsid w:val="007B412F"/>
    <w:rsid w:val="007C50DF"/>
    <w:rsid w:val="007D1445"/>
    <w:rsid w:val="007D51F2"/>
    <w:rsid w:val="007D6852"/>
    <w:rsid w:val="007E085A"/>
    <w:rsid w:val="007E4076"/>
    <w:rsid w:val="007F0353"/>
    <w:rsid w:val="007F7F25"/>
    <w:rsid w:val="00803B8D"/>
    <w:rsid w:val="008040D9"/>
    <w:rsid w:val="00810648"/>
    <w:rsid w:val="00811A4B"/>
    <w:rsid w:val="008136EB"/>
    <w:rsid w:val="00813CC4"/>
    <w:rsid w:val="00814139"/>
    <w:rsid w:val="00815B19"/>
    <w:rsid w:val="00816B01"/>
    <w:rsid w:val="008252EE"/>
    <w:rsid w:val="00827CAE"/>
    <w:rsid w:val="008300AA"/>
    <w:rsid w:val="008322DF"/>
    <w:rsid w:val="008327A9"/>
    <w:rsid w:val="00842CE0"/>
    <w:rsid w:val="0085295A"/>
    <w:rsid w:val="00852C80"/>
    <w:rsid w:val="00855A6A"/>
    <w:rsid w:val="00857377"/>
    <w:rsid w:val="00861FDC"/>
    <w:rsid w:val="00865BE9"/>
    <w:rsid w:val="008724AB"/>
    <w:rsid w:val="008764EE"/>
    <w:rsid w:val="00881999"/>
    <w:rsid w:val="00883BC1"/>
    <w:rsid w:val="008852C2"/>
    <w:rsid w:val="008878D8"/>
    <w:rsid w:val="00892C68"/>
    <w:rsid w:val="008A0155"/>
    <w:rsid w:val="008A29D5"/>
    <w:rsid w:val="008B26F6"/>
    <w:rsid w:val="008B3DF0"/>
    <w:rsid w:val="008B5121"/>
    <w:rsid w:val="008B58FB"/>
    <w:rsid w:val="008B5DB0"/>
    <w:rsid w:val="008C4D73"/>
    <w:rsid w:val="008D41B9"/>
    <w:rsid w:val="008D4277"/>
    <w:rsid w:val="008E086B"/>
    <w:rsid w:val="008E424F"/>
    <w:rsid w:val="008E47F0"/>
    <w:rsid w:val="008F06C4"/>
    <w:rsid w:val="008F327F"/>
    <w:rsid w:val="008F546B"/>
    <w:rsid w:val="008F6879"/>
    <w:rsid w:val="008F7023"/>
    <w:rsid w:val="0090059C"/>
    <w:rsid w:val="00901ABB"/>
    <w:rsid w:val="00901C07"/>
    <w:rsid w:val="00902A72"/>
    <w:rsid w:val="009049F5"/>
    <w:rsid w:val="00904DCE"/>
    <w:rsid w:val="0090523F"/>
    <w:rsid w:val="00931281"/>
    <w:rsid w:val="0093334F"/>
    <w:rsid w:val="009414BF"/>
    <w:rsid w:val="0094185A"/>
    <w:rsid w:val="00946576"/>
    <w:rsid w:val="009514CF"/>
    <w:rsid w:val="009564B9"/>
    <w:rsid w:val="00956D57"/>
    <w:rsid w:val="00962EC8"/>
    <w:rsid w:val="0096513F"/>
    <w:rsid w:val="00971142"/>
    <w:rsid w:val="00982251"/>
    <w:rsid w:val="009823C2"/>
    <w:rsid w:val="00985F06"/>
    <w:rsid w:val="00986790"/>
    <w:rsid w:val="00991090"/>
    <w:rsid w:val="00992AFB"/>
    <w:rsid w:val="009A14CE"/>
    <w:rsid w:val="009B4677"/>
    <w:rsid w:val="009B5320"/>
    <w:rsid w:val="009C7011"/>
    <w:rsid w:val="009C7897"/>
    <w:rsid w:val="009D00A0"/>
    <w:rsid w:val="009D033A"/>
    <w:rsid w:val="009D1249"/>
    <w:rsid w:val="009D1ECC"/>
    <w:rsid w:val="009D2742"/>
    <w:rsid w:val="009D7D2E"/>
    <w:rsid w:val="009E07A2"/>
    <w:rsid w:val="009E16BA"/>
    <w:rsid w:val="009E2D52"/>
    <w:rsid w:val="009E38C6"/>
    <w:rsid w:val="009E6E3C"/>
    <w:rsid w:val="009E7D7A"/>
    <w:rsid w:val="009F161F"/>
    <w:rsid w:val="009F165D"/>
    <w:rsid w:val="009F2E34"/>
    <w:rsid w:val="009F5C6E"/>
    <w:rsid w:val="00A02238"/>
    <w:rsid w:val="00A03653"/>
    <w:rsid w:val="00A04788"/>
    <w:rsid w:val="00A04BDD"/>
    <w:rsid w:val="00A06EEC"/>
    <w:rsid w:val="00A07727"/>
    <w:rsid w:val="00A12615"/>
    <w:rsid w:val="00A21A57"/>
    <w:rsid w:val="00A25262"/>
    <w:rsid w:val="00A32C97"/>
    <w:rsid w:val="00A355A5"/>
    <w:rsid w:val="00A41F28"/>
    <w:rsid w:val="00A525C9"/>
    <w:rsid w:val="00A56C9C"/>
    <w:rsid w:val="00A70763"/>
    <w:rsid w:val="00A73023"/>
    <w:rsid w:val="00A750FF"/>
    <w:rsid w:val="00A75F33"/>
    <w:rsid w:val="00A76147"/>
    <w:rsid w:val="00A824AA"/>
    <w:rsid w:val="00A85CB7"/>
    <w:rsid w:val="00A86EFB"/>
    <w:rsid w:val="00A910F4"/>
    <w:rsid w:val="00A93F0C"/>
    <w:rsid w:val="00AA0205"/>
    <w:rsid w:val="00AA5FB7"/>
    <w:rsid w:val="00AB3C30"/>
    <w:rsid w:val="00AC60A8"/>
    <w:rsid w:val="00AD06B9"/>
    <w:rsid w:val="00AD0971"/>
    <w:rsid w:val="00AD21DD"/>
    <w:rsid w:val="00AD2653"/>
    <w:rsid w:val="00AD3484"/>
    <w:rsid w:val="00AD5B3A"/>
    <w:rsid w:val="00AD6287"/>
    <w:rsid w:val="00AE3429"/>
    <w:rsid w:val="00AE7805"/>
    <w:rsid w:val="00AF1C9D"/>
    <w:rsid w:val="00B0718B"/>
    <w:rsid w:val="00B163F1"/>
    <w:rsid w:val="00B16803"/>
    <w:rsid w:val="00B27B11"/>
    <w:rsid w:val="00B36DCF"/>
    <w:rsid w:val="00B4248E"/>
    <w:rsid w:val="00B426D5"/>
    <w:rsid w:val="00B443AE"/>
    <w:rsid w:val="00B45875"/>
    <w:rsid w:val="00B47D8F"/>
    <w:rsid w:val="00B53549"/>
    <w:rsid w:val="00B5528B"/>
    <w:rsid w:val="00B61019"/>
    <w:rsid w:val="00B630A3"/>
    <w:rsid w:val="00B63186"/>
    <w:rsid w:val="00B63A1F"/>
    <w:rsid w:val="00B65493"/>
    <w:rsid w:val="00B70594"/>
    <w:rsid w:val="00B7140A"/>
    <w:rsid w:val="00B71DD3"/>
    <w:rsid w:val="00B72EA2"/>
    <w:rsid w:val="00B75145"/>
    <w:rsid w:val="00B77449"/>
    <w:rsid w:val="00B828BC"/>
    <w:rsid w:val="00B9201E"/>
    <w:rsid w:val="00BA15D1"/>
    <w:rsid w:val="00BA29DF"/>
    <w:rsid w:val="00BB3592"/>
    <w:rsid w:val="00BB4842"/>
    <w:rsid w:val="00BB58B2"/>
    <w:rsid w:val="00BB5E89"/>
    <w:rsid w:val="00BB61AD"/>
    <w:rsid w:val="00BC18C7"/>
    <w:rsid w:val="00BC1DEF"/>
    <w:rsid w:val="00BC3518"/>
    <w:rsid w:val="00BC7DD0"/>
    <w:rsid w:val="00BD64E1"/>
    <w:rsid w:val="00BE73E9"/>
    <w:rsid w:val="00BF0041"/>
    <w:rsid w:val="00BF2559"/>
    <w:rsid w:val="00BF6AEB"/>
    <w:rsid w:val="00BF7B34"/>
    <w:rsid w:val="00C07088"/>
    <w:rsid w:val="00C102D0"/>
    <w:rsid w:val="00C14B4C"/>
    <w:rsid w:val="00C170A7"/>
    <w:rsid w:val="00C2700E"/>
    <w:rsid w:val="00C310C9"/>
    <w:rsid w:val="00C31F2B"/>
    <w:rsid w:val="00C35ECB"/>
    <w:rsid w:val="00C361D8"/>
    <w:rsid w:val="00C37BFC"/>
    <w:rsid w:val="00C45012"/>
    <w:rsid w:val="00C45AAD"/>
    <w:rsid w:val="00C46A38"/>
    <w:rsid w:val="00C50E8A"/>
    <w:rsid w:val="00C53A67"/>
    <w:rsid w:val="00C56D45"/>
    <w:rsid w:val="00C56D7F"/>
    <w:rsid w:val="00C57CB3"/>
    <w:rsid w:val="00C61FA6"/>
    <w:rsid w:val="00C64C09"/>
    <w:rsid w:val="00C67B2D"/>
    <w:rsid w:val="00C70B67"/>
    <w:rsid w:val="00C714A6"/>
    <w:rsid w:val="00C7213F"/>
    <w:rsid w:val="00C72BA3"/>
    <w:rsid w:val="00C760A0"/>
    <w:rsid w:val="00C863FA"/>
    <w:rsid w:val="00C91A8C"/>
    <w:rsid w:val="00C93F37"/>
    <w:rsid w:val="00C94151"/>
    <w:rsid w:val="00CA1122"/>
    <w:rsid w:val="00CA2E3D"/>
    <w:rsid w:val="00CA5E27"/>
    <w:rsid w:val="00CA6354"/>
    <w:rsid w:val="00CB0195"/>
    <w:rsid w:val="00CB3BF3"/>
    <w:rsid w:val="00CB784B"/>
    <w:rsid w:val="00CC75B4"/>
    <w:rsid w:val="00CD20A3"/>
    <w:rsid w:val="00CD6650"/>
    <w:rsid w:val="00CD783A"/>
    <w:rsid w:val="00CE0356"/>
    <w:rsid w:val="00CE07A4"/>
    <w:rsid w:val="00CE1DEE"/>
    <w:rsid w:val="00CF3731"/>
    <w:rsid w:val="00CF5175"/>
    <w:rsid w:val="00CF6996"/>
    <w:rsid w:val="00D02370"/>
    <w:rsid w:val="00D03571"/>
    <w:rsid w:val="00D10438"/>
    <w:rsid w:val="00D1094D"/>
    <w:rsid w:val="00D25D18"/>
    <w:rsid w:val="00D33220"/>
    <w:rsid w:val="00D430B7"/>
    <w:rsid w:val="00D51B6C"/>
    <w:rsid w:val="00D55A9C"/>
    <w:rsid w:val="00D57FD6"/>
    <w:rsid w:val="00D6464B"/>
    <w:rsid w:val="00D9282A"/>
    <w:rsid w:val="00D94542"/>
    <w:rsid w:val="00D95082"/>
    <w:rsid w:val="00D964DC"/>
    <w:rsid w:val="00D9732D"/>
    <w:rsid w:val="00DA76DB"/>
    <w:rsid w:val="00DA7BAC"/>
    <w:rsid w:val="00DB5553"/>
    <w:rsid w:val="00DC0B19"/>
    <w:rsid w:val="00DC2B98"/>
    <w:rsid w:val="00DC3BDC"/>
    <w:rsid w:val="00DD1853"/>
    <w:rsid w:val="00DD4868"/>
    <w:rsid w:val="00DE35C9"/>
    <w:rsid w:val="00DE3A3D"/>
    <w:rsid w:val="00DE3A63"/>
    <w:rsid w:val="00DE4146"/>
    <w:rsid w:val="00DF2486"/>
    <w:rsid w:val="00DF76F9"/>
    <w:rsid w:val="00E01E4B"/>
    <w:rsid w:val="00E02150"/>
    <w:rsid w:val="00E02943"/>
    <w:rsid w:val="00E04906"/>
    <w:rsid w:val="00E05B9A"/>
    <w:rsid w:val="00E07997"/>
    <w:rsid w:val="00E07EC0"/>
    <w:rsid w:val="00E12B29"/>
    <w:rsid w:val="00E13520"/>
    <w:rsid w:val="00E20C6A"/>
    <w:rsid w:val="00E317A2"/>
    <w:rsid w:val="00E3229C"/>
    <w:rsid w:val="00E372E3"/>
    <w:rsid w:val="00E45CA4"/>
    <w:rsid w:val="00E50F68"/>
    <w:rsid w:val="00E5144C"/>
    <w:rsid w:val="00E52F57"/>
    <w:rsid w:val="00E53505"/>
    <w:rsid w:val="00E63594"/>
    <w:rsid w:val="00E63772"/>
    <w:rsid w:val="00E64058"/>
    <w:rsid w:val="00E643FF"/>
    <w:rsid w:val="00E65572"/>
    <w:rsid w:val="00E73DBA"/>
    <w:rsid w:val="00E745F4"/>
    <w:rsid w:val="00E80A89"/>
    <w:rsid w:val="00E83A1B"/>
    <w:rsid w:val="00E85643"/>
    <w:rsid w:val="00E86B45"/>
    <w:rsid w:val="00E87DE1"/>
    <w:rsid w:val="00E95EFB"/>
    <w:rsid w:val="00E97B7D"/>
    <w:rsid w:val="00EA1B64"/>
    <w:rsid w:val="00EA38B2"/>
    <w:rsid w:val="00EB3E6E"/>
    <w:rsid w:val="00EC22AC"/>
    <w:rsid w:val="00ED2A2F"/>
    <w:rsid w:val="00ED48BA"/>
    <w:rsid w:val="00EE23AE"/>
    <w:rsid w:val="00EE7B8C"/>
    <w:rsid w:val="00EF1791"/>
    <w:rsid w:val="00EF3F90"/>
    <w:rsid w:val="00F03D72"/>
    <w:rsid w:val="00F04320"/>
    <w:rsid w:val="00F11CBB"/>
    <w:rsid w:val="00F12D86"/>
    <w:rsid w:val="00F15022"/>
    <w:rsid w:val="00F17B9E"/>
    <w:rsid w:val="00F31040"/>
    <w:rsid w:val="00F317BC"/>
    <w:rsid w:val="00F31989"/>
    <w:rsid w:val="00F32E7E"/>
    <w:rsid w:val="00F43484"/>
    <w:rsid w:val="00F43A67"/>
    <w:rsid w:val="00F45169"/>
    <w:rsid w:val="00F4744B"/>
    <w:rsid w:val="00F523E7"/>
    <w:rsid w:val="00F52824"/>
    <w:rsid w:val="00F52CCA"/>
    <w:rsid w:val="00F66672"/>
    <w:rsid w:val="00F70AB7"/>
    <w:rsid w:val="00F7272B"/>
    <w:rsid w:val="00F72A02"/>
    <w:rsid w:val="00F839FB"/>
    <w:rsid w:val="00F83C74"/>
    <w:rsid w:val="00F8731B"/>
    <w:rsid w:val="00F9129B"/>
    <w:rsid w:val="00F92C7D"/>
    <w:rsid w:val="00F95164"/>
    <w:rsid w:val="00F96134"/>
    <w:rsid w:val="00FA3990"/>
    <w:rsid w:val="00FB0EC0"/>
    <w:rsid w:val="00FB35D6"/>
    <w:rsid w:val="00FC0DD5"/>
    <w:rsid w:val="00FD16A3"/>
    <w:rsid w:val="00FD3D78"/>
    <w:rsid w:val="00FD4EF6"/>
    <w:rsid w:val="00FE016C"/>
    <w:rsid w:val="00FE58C0"/>
    <w:rsid w:val="00FE5AFA"/>
    <w:rsid w:val="00FE7C3C"/>
    <w:rsid w:val="00FF199A"/>
    <w:rsid w:val="00FF6E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40" fill="f" fillcolor="white" stroke="f">
      <v:fill color="white" on="f"/>
      <v:stroke on="f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Braille29" w:eastAsia="Times New Roman" w:hAnsi="Braille29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58"/>
      <w:szCs w:val="58"/>
    </w:rPr>
  </w:style>
  <w:style w:type="paragraph" w:styleId="Heading1">
    <w:name w:val="heading 1"/>
    <w:basedOn w:val="Normal"/>
    <w:next w:val="Normal"/>
    <w:link w:val="Heading1Char"/>
    <w:uiPriority w:val="9"/>
    <w:qFormat/>
    <w:rsid w:val="005C480E"/>
    <w:pPr>
      <w:keepNext/>
      <w:keepLines/>
      <w:spacing w:before="480" w:line="276" w:lineRule="auto"/>
      <w:outlineLvl w:val="0"/>
    </w:pPr>
    <w:rPr>
      <w:rFonts w:ascii="Cambria" w:hAnsi="Cambria"/>
      <w:b/>
      <w:bCs/>
      <w:color w:val="365F91"/>
      <w:sz w:val="28"/>
      <w:szCs w:val="28"/>
      <w:lang w:val="x-none" w:eastAsia="x-none" w:bidi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link w:val="PlainTextChar"/>
    <w:uiPriority w:val="99"/>
    <w:rsid w:val="00A910F4"/>
    <w:rPr>
      <w:rFonts w:ascii="Courier New" w:hAnsi="Courier New"/>
      <w:sz w:val="20"/>
      <w:szCs w:val="20"/>
      <w:lang w:val="x-none" w:eastAsia="x-none"/>
    </w:rPr>
  </w:style>
  <w:style w:type="paragraph" w:customStyle="1" w:styleId="AutoCorrect">
    <w:name w:val="AutoCorrect"/>
    <w:rsid w:val="00781BD9"/>
    <w:rPr>
      <w:sz w:val="24"/>
      <w:szCs w:val="24"/>
    </w:rPr>
  </w:style>
  <w:style w:type="character" w:customStyle="1" w:styleId="PlainTextChar">
    <w:name w:val="Plain Text Char"/>
    <w:link w:val="PlainText"/>
    <w:uiPriority w:val="99"/>
    <w:rsid w:val="009D1ECC"/>
    <w:rPr>
      <w:rFonts w:ascii="Courier New" w:hAnsi="Courier New" w:cs="Courier New"/>
    </w:rPr>
  </w:style>
  <w:style w:type="character" w:customStyle="1" w:styleId="Heading1Char">
    <w:name w:val="Heading 1 Char"/>
    <w:link w:val="Heading1"/>
    <w:uiPriority w:val="9"/>
    <w:rsid w:val="005C480E"/>
    <w:rPr>
      <w:rFonts w:ascii="Cambria" w:eastAsia="Times New Roman" w:hAnsi="Cambria" w:cs="Times New Roman"/>
      <w:b/>
      <w:bCs/>
      <w:color w:val="365F91"/>
      <w:sz w:val="28"/>
      <w:szCs w:val="28"/>
      <w:lang w:bidi="en-US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48302E"/>
    <w:rPr>
      <w:rFonts w:ascii="Tahoma" w:hAnsi="Tahoma"/>
      <w:sz w:val="16"/>
      <w:szCs w:val="16"/>
      <w:lang w:val="x-none" w:eastAsia="x-none"/>
    </w:rPr>
  </w:style>
  <w:style w:type="character" w:customStyle="1" w:styleId="DocumentMapChar">
    <w:name w:val="Document Map Char"/>
    <w:link w:val="DocumentMap"/>
    <w:uiPriority w:val="99"/>
    <w:semiHidden/>
    <w:rsid w:val="0048302E"/>
    <w:rPr>
      <w:rFonts w:ascii="Tahoma" w:hAnsi="Tahoma" w:cs="Tahoma"/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6576"/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94657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Braille29" w:eastAsia="Times New Roman" w:hAnsi="Braille29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58"/>
      <w:szCs w:val="58"/>
    </w:rPr>
  </w:style>
  <w:style w:type="paragraph" w:styleId="Heading1">
    <w:name w:val="heading 1"/>
    <w:basedOn w:val="Normal"/>
    <w:next w:val="Normal"/>
    <w:link w:val="Heading1Char"/>
    <w:uiPriority w:val="9"/>
    <w:qFormat/>
    <w:rsid w:val="005C480E"/>
    <w:pPr>
      <w:keepNext/>
      <w:keepLines/>
      <w:spacing w:before="480" w:line="276" w:lineRule="auto"/>
      <w:outlineLvl w:val="0"/>
    </w:pPr>
    <w:rPr>
      <w:rFonts w:ascii="Cambria" w:hAnsi="Cambria"/>
      <w:b/>
      <w:bCs/>
      <w:color w:val="365F91"/>
      <w:sz w:val="28"/>
      <w:szCs w:val="28"/>
      <w:lang w:val="x-none" w:eastAsia="x-none" w:bidi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link w:val="PlainTextChar"/>
    <w:uiPriority w:val="99"/>
    <w:rsid w:val="00A910F4"/>
    <w:rPr>
      <w:rFonts w:ascii="Courier New" w:hAnsi="Courier New"/>
      <w:sz w:val="20"/>
      <w:szCs w:val="20"/>
      <w:lang w:val="x-none" w:eastAsia="x-none"/>
    </w:rPr>
  </w:style>
  <w:style w:type="paragraph" w:customStyle="1" w:styleId="AutoCorrect">
    <w:name w:val="AutoCorrect"/>
    <w:rsid w:val="00781BD9"/>
    <w:rPr>
      <w:sz w:val="24"/>
      <w:szCs w:val="24"/>
    </w:rPr>
  </w:style>
  <w:style w:type="character" w:customStyle="1" w:styleId="PlainTextChar">
    <w:name w:val="Plain Text Char"/>
    <w:link w:val="PlainText"/>
    <w:uiPriority w:val="99"/>
    <w:rsid w:val="009D1ECC"/>
    <w:rPr>
      <w:rFonts w:ascii="Courier New" w:hAnsi="Courier New" w:cs="Courier New"/>
    </w:rPr>
  </w:style>
  <w:style w:type="character" w:customStyle="1" w:styleId="Heading1Char">
    <w:name w:val="Heading 1 Char"/>
    <w:link w:val="Heading1"/>
    <w:uiPriority w:val="9"/>
    <w:rsid w:val="005C480E"/>
    <w:rPr>
      <w:rFonts w:ascii="Cambria" w:eastAsia="Times New Roman" w:hAnsi="Cambria" w:cs="Times New Roman"/>
      <w:b/>
      <w:bCs/>
      <w:color w:val="365F91"/>
      <w:sz w:val="28"/>
      <w:szCs w:val="28"/>
      <w:lang w:bidi="en-US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48302E"/>
    <w:rPr>
      <w:rFonts w:ascii="Tahoma" w:hAnsi="Tahoma"/>
      <w:sz w:val="16"/>
      <w:szCs w:val="16"/>
      <w:lang w:val="x-none" w:eastAsia="x-none"/>
    </w:rPr>
  </w:style>
  <w:style w:type="character" w:customStyle="1" w:styleId="DocumentMapChar">
    <w:name w:val="Document Map Char"/>
    <w:link w:val="DocumentMap"/>
    <w:uiPriority w:val="99"/>
    <w:semiHidden/>
    <w:rsid w:val="0048302E"/>
    <w:rPr>
      <w:rFonts w:ascii="Tahoma" w:hAnsi="Tahoma" w:cs="Tahoma"/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6576"/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94657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4.bin"/><Relationship Id="rId18" Type="http://schemas.openxmlformats.org/officeDocument/2006/relationships/image" Target="media/image7.emf"/><Relationship Id="rId26" Type="http://schemas.openxmlformats.org/officeDocument/2006/relationships/image" Target="media/image11.emf"/><Relationship Id="rId21" Type="http://schemas.openxmlformats.org/officeDocument/2006/relationships/oleObject" Target="embeddings/oleObject8.bin"/><Relationship Id="rId34" Type="http://schemas.openxmlformats.org/officeDocument/2006/relationships/fontTable" Target="fontTable.xml"/><Relationship Id="rId7" Type="http://schemas.openxmlformats.org/officeDocument/2006/relationships/oleObject" Target="embeddings/oleObject1.bin"/><Relationship Id="rId12" Type="http://schemas.openxmlformats.org/officeDocument/2006/relationships/image" Target="media/image4.emf"/><Relationship Id="rId17" Type="http://schemas.openxmlformats.org/officeDocument/2006/relationships/oleObject" Target="embeddings/oleObject6.bin"/><Relationship Id="rId25" Type="http://schemas.openxmlformats.org/officeDocument/2006/relationships/oleObject" Target="embeddings/oleObject10.bin"/><Relationship Id="rId33" Type="http://schemas.openxmlformats.org/officeDocument/2006/relationships/oleObject" Target="embeddings/oleObject14.bin"/><Relationship Id="rId38" Type="http://schemas.openxmlformats.org/officeDocument/2006/relationships/customXml" Target="../customXml/item4.xml"/><Relationship Id="rId2" Type="http://schemas.openxmlformats.org/officeDocument/2006/relationships/styles" Target="styles.xml"/><Relationship Id="rId16" Type="http://schemas.openxmlformats.org/officeDocument/2006/relationships/image" Target="media/image6.emf"/><Relationship Id="rId20" Type="http://schemas.openxmlformats.org/officeDocument/2006/relationships/image" Target="media/image8.emf"/><Relationship Id="rId29" Type="http://schemas.openxmlformats.org/officeDocument/2006/relationships/oleObject" Target="embeddings/oleObject12.bin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oleObject" Target="embeddings/oleObject3.bin"/><Relationship Id="rId24" Type="http://schemas.openxmlformats.org/officeDocument/2006/relationships/image" Target="media/image10.emf"/><Relationship Id="rId32" Type="http://schemas.openxmlformats.org/officeDocument/2006/relationships/image" Target="media/image14.emf"/><Relationship Id="rId37" Type="http://schemas.openxmlformats.org/officeDocument/2006/relationships/customXml" Target="../customXml/item3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5.bin"/><Relationship Id="rId23" Type="http://schemas.openxmlformats.org/officeDocument/2006/relationships/oleObject" Target="embeddings/oleObject9.bin"/><Relationship Id="rId28" Type="http://schemas.openxmlformats.org/officeDocument/2006/relationships/image" Target="media/image12.emf"/><Relationship Id="rId36" Type="http://schemas.openxmlformats.org/officeDocument/2006/relationships/customXml" Target="../customXml/item2.xml"/><Relationship Id="rId10" Type="http://schemas.openxmlformats.org/officeDocument/2006/relationships/image" Target="media/image3.emf"/><Relationship Id="rId19" Type="http://schemas.openxmlformats.org/officeDocument/2006/relationships/oleObject" Target="embeddings/oleObject7.bin"/><Relationship Id="rId31" Type="http://schemas.openxmlformats.org/officeDocument/2006/relationships/oleObject" Target="embeddings/oleObject13.bin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4" Type="http://schemas.openxmlformats.org/officeDocument/2006/relationships/image" Target="media/image5.emf"/><Relationship Id="rId22" Type="http://schemas.openxmlformats.org/officeDocument/2006/relationships/image" Target="media/image9.emf"/><Relationship Id="rId27" Type="http://schemas.openxmlformats.org/officeDocument/2006/relationships/oleObject" Target="embeddings/oleObject11.bin"/><Relationship Id="rId30" Type="http://schemas.openxmlformats.org/officeDocument/2006/relationships/image" Target="media/image13.emf"/><Relationship Id="rId35" Type="http://schemas.openxmlformats.org/officeDocument/2006/relationships/theme" Target="theme/theme1.xml"/><Relationship Id="rId8" Type="http://schemas.openxmlformats.org/officeDocument/2006/relationships/image" Target="media/image2.emf"/><Relationship Id="rId3" Type="http://schemas.microsoft.com/office/2007/relationships/stylesWithEffects" Target="stylesWithEffect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Tiger%20Templates\New%20Tiger%20Template%20(CA)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F654954D4667A4EB25F23F299F970CB" ma:contentTypeVersion="13" ma:contentTypeDescription="Create a new document." ma:contentTypeScope="" ma:versionID="8b3b7c0b6952a05c9ac141afe8f5d5f9">
  <xsd:schema xmlns:xsd="http://www.w3.org/2001/XMLSchema" xmlns:xs="http://www.w3.org/2001/XMLSchema" xmlns:p="http://schemas.microsoft.com/office/2006/metadata/properties" xmlns:ns1="http://schemas.microsoft.com/sharepoint/v3" xmlns:ns2="548dda24-fa99-4205-9c33-4f184450e885" xmlns:ns3="10edd099-e909-4dc8-9b9c-3acf567eb4ac" targetNamespace="http://schemas.microsoft.com/office/2006/metadata/properties" ma:root="true" ma:fieldsID="b7faffc1c7cd6899bf6aedfee8694cac" ns1:_="" ns2:_="" ns3:_="">
    <xsd:import namespace="http://schemas.microsoft.com/sharepoint/v3"/>
    <xsd:import namespace="548dda24-fa99-4205-9c33-4f184450e885"/>
    <xsd:import namespace="10edd099-e909-4dc8-9b9c-3acf567eb4a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EventHashCode" minOccurs="0"/>
                <xsd:element ref="ns2:MediaServiceGenerationTime" minOccurs="0"/>
                <xsd:element ref="ns2:MediaServiceDateTaken" minOccurs="0"/>
                <xsd:element ref="ns3:SharedWithUsers" minOccurs="0"/>
                <xsd:element ref="ns3:SharedWithDetails" minOccurs="0"/>
                <xsd:element ref="ns1:_ip_UnifiedCompliancePolicyProperties" minOccurs="0"/>
                <xsd:element ref="ns1:_ip_UnifiedCompliancePolicyUIAction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7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18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48dda24-fa99-4205-9c33-4f184450e8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0edd099-e909-4dc8-9b9c-3acf567eb4ac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CA7A91DB-1C20-437B-BC5A-1973AFC60C3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8C37394-60DA-4723-B3BD-51FCB9A8025C}"/>
</file>

<file path=customXml/itemProps3.xml><?xml version="1.0" encoding="utf-8"?>
<ds:datastoreItem xmlns:ds="http://schemas.openxmlformats.org/officeDocument/2006/customXml" ds:itemID="{7E347B2C-C67E-407A-9566-3577AA6CCFE8}"/>
</file>

<file path=customXml/itemProps4.xml><?xml version="1.0" encoding="utf-8"?>
<ds:datastoreItem xmlns:ds="http://schemas.openxmlformats.org/officeDocument/2006/customXml" ds:itemID="{682F415C-B4E2-4327-AC11-A805E48B8F9B}"/>
</file>

<file path=docProps/app.xml><?xml version="1.0" encoding="utf-8"?>
<Properties xmlns="http://schemas.openxmlformats.org/officeDocument/2006/extended-properties" xmlns:vt="http://schemas.openxmlformats.org/officeDocument/2006/docPropsVTypes">
  <Template>New Tiger Template (CA).dot</Template>
  <TotalTime>25</TotalTime>
  <Pages>1</Pages>
  <Words>343</Words>
  <Characters>1961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,,5VI</vt:lpstr>
    </vt:vector>
  </TitlesOfParts>
  <Company>PIA</Company>
  <LinksUpToDate>false</LinksUpToDate>
  <CharactersWithSpaces>2300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,,5VI</dc:title>
  <dc:creator>Mike</dc:creator>
  <cp:lastModifiedBy>NC-DPS</cp:lastModifiedBy>
  <cp:revision>9</cp:revision>
  <cp:lastPrinted>2020-03-02T15:18:00Z</cp:lastPrinted>
  <dcterms:created xsi:type="dcterms:W3CDTF">2020-02-11T13:15:00Z</dcterms:created>
  <dcterms:modified xsi:type="dcterms:W3CDTF">2020-03-02T15:21:00Z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0x0101001F654954D4667A4EB25F23F299F970CB</vt:lpwstr>
  </property>
</Properties>
</file>